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C8D" w:rsidRDefault="00220C8D" w:rsidP="00D31FAC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220C8D" w:rsidRDefault="00220C8D" w:rsidP="00800996">
      <w:pPr>
        <w:jc w:val="center"/>
        <w:rPr>
          <w:sz w:val="28"/>
          <w:szCs w:val="28"/>
        </w:rPr>
      </w:pPr>
    </w:p>
    <w:p w:rsidR="00220C8D" w:rsidRDefault="00220C8D" w:rsidP="00800996">
      <w:pPr>
        <w:jc w:val="center"/>
        <w:rPr>
          <w:sz w:val="28"/>
          <w:szCs w:val="28"/>
        </w:rPr>
      </w:pPr>
    </w:p>
    <w:p w:rsidR="00220C8D" w:rsidRDefault="00220C8D" w:rsidP="00800996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220C8D" w:rsidRDefault="00220C8D" w:rsidP="00800996">
      <w:pPr>
        <w:jc w:val="center"/>
        <w:rPr>
          <w:sz w:val="28"/>
          <w:szCs w:val="28"/>
        </w:rPr>
      </w:pPr>
      <w:r>
        <w:rPr>
          <w:sz w:val="28"/>
          <w:szCs w:val="28"/>
        </w:rPr>
        <w:t>БЫСТРИНСКОГО СЕЛЬСКОГО ПОСЕЛЕНИЯ</w:t>
      </w:r>
    </w:p>
    <w:p w:rsidR="00220C8D" w:rsidRDefault="00220C8D" w:rsidP="00800996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Ульчского муниципального района Хабаровского края</w:t>
      </w:r>
    </w:p>
    <w:p w:rsidR="00220C8D" w:rsidRDefault="00220C8D" w:rsidP="00800996">
      <w:pPr>
        <w:jc w:val="center"/>
        <w:rPr>
          <w:sz w:val="28"/>
          <w:szCs w:val="28"/>
        </w:rPr>
      </w:pPr>
    </w:p>
    <w:p w:rsidR="00220C8D" w:rsidRDefault="00220C8D" w:rsidP="0080099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220C8D" w:rsidRDefault="00220C8D" w:rsidP="00B47E41">
      <w:pPr>
        <w:rPr>
          <w:sz w:val="28"/>
          <w:szCs w:val="28"/>
        </w:rPr>
      </w:pPr>
    </w:p>
    <w:p w:rsidR="00220C8D" w:rsidRDefault="00220C8D" w:rsidP="00B47E41">
      <w:pPr>
        <w:rPr>
          <w:sz w:val="28"/>
          <w:szCs w:val="28"/>
        </w:rPr>
      </w:pPr>
    </w:p>
    <w:p w:rsidR="00220C8D" w:rsidRDefault="00220C8D" w:rsidP="00B47E41">
      <w:pPr>
        <w:rPr>
          <w:sz w:val="28"/>
          <w:szCs w:val="28"/>
        </w:rPr>
      </w:pPr>
    </w:p>
    <w:p w:rsidR="00220C8D" w:rsidRDefault="00220C8D" w:rsidP="00B47E41">
      <w:pPr>
        <w:rPr>
          <w:sz w:val="28"/>
          <w:szCs w:val="28"/>
        </w:rPr>
      </w:pPr>
    </w:p>
    <w:p w:rsidR="00220C8D" w:rsidRDefault="00220C8D" w:rsidP="00B47E41">
      <w:pPr>
        <w:rPr>
          <w:sz w:val="28"/>
          <w:szCs w:val="28"/>
        </w:rPr>
      </w:pPr>
    </w:p>
    <w:p w:rsidR="00220C8D" w:rsidRDefault="00220C8D" w:rsidP="00B47E41">
      <w:pPr>
        <w:rPr>
          <w:sz w:val="28"/>
          <w:szCs w:val="28"/>
        </w:rPr>
      </w:pPr>
    </w:p>
    <w:p w:rsidR="00220C8D" w:rsidRDefault="00220C8D" w:rsidP="00E97BB0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Об  утверждении  административного  регламента  исполнения муниципальной услуги   </w:t>
      </w:r>
      <w:r>
        <w:rPr>
          <w:b/>
          <w:bCs/>
          <w:sz w:val="28"/>
          <w:szCs w:val="28"/>
        </w:rPr>
        <w:t>«</w:t>
      </w:r>
      <w:r w:rsidRPr="009B02E7">
        <w:rPr>
          <w:bCs/>
          <w:sz w:val="28"/>
          <w:szCs w:val="28"/>
        </w:rPr>
        <w:t>Выдача разрешений на  снос зеленых насаждений»</w:t>
      </w:r>
    </w:p>
    <w:p w:rsidR="00220C8D" w:rsidRDefault="00220C8D" w:rsidP="00B47E41">
      <w:pPr>
        <w:rPr>
          <w:bCs/>
          <w:sz w:val="28"/>
          <w:szCs w:val="28"/>
        </w:rPr>
      </w:pPr>
    </w:p>
    <w:p w:rsidR="00220C8D" w:rsidRDefault="00220C8D" w:rsidP="00B47E41">
      <w:pPr>
        <w:rPr>
          <w:bCs/>
          <w:sz w:val="28"/>
          <w:szCs w:val="28"/>
        </w:rPr>
      </w:pPr>
    </w:p>
    <w:p w:rsidR="00220C8D" w:rsidRDefault="00220C8D" w:rsidP="00B47E41">
      <w:pPr>
        <w:rPr>
          <w:bCs/>
          <w:sz w:val="28"/>
          <w:szCs w:val="28"/>
        </w:rPr>
      </w:pPr>
    </w:p>
    <w:p w:rsidR="00220C8D" w:rsidRPr="009B02E7" w:rsidRDefault="00220C8D" w:rsidP="00B47E41">
      <w:pPr>
        <w:rPr>
          <w:bCs/>
          <w:sz w:val="28"/>
          <w:szCs w:val="28"/>
        </w:rPr>
      </w:pPr>
    </w:p>
    <w:p w:rsidR="00220C8D" w:rsidRDefault="00220C8D" w:rsidP="00B47E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 соответствии с Федеральным законом от 06.10.2003 г. № 131- ФЗ «Об общих принципах организации местного самоуправления в Российской Федерации», постановлениями  главы Быстринского сельского поселения   от 14.03.2012г.  № 10 «Об  утверждении  Порядка  разработки  и  утверждения  административных  регламентов исполнения муниципальных функций   (предоставления муниципальных услуг»,  от  25.05.2012г.  № 18  «Об  утверждении  реестра  (перечня)  муниципальных  услуг, предоставляемых  администрацией  и  муниципальными  предприятиями Быстринского сельского поселения»</w:t>
      </w:r>
    </w:p>
    <w:p w:rsidR="00220C8D" w:rsidRPr="000933DC" w:rsidRDefault="00220C8D" w:rsidP="00B47E41">
      <w:pPr>
        <w:rPr>
          <w:sz w:val="28"/>
          <w:szCs w:val="28"/>
        </w:rPr>
      </w:pPr>
      <w:r w:rsidRPr="000933DC">
        <w:rPr>
          <w:sz w:val="28"/>
          <w:szCs w:val="28"/>
        </w:rPr>
        <w:t>ПОСТАНОВЛЯЮ:</w:t>
      </w:r>
    </w:p>
    <w:p w:rsidR="00220C8D" w:rsidRPr="000933DC" w:rsidRDefault="00220C8D" w:rsidP="00B47E41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 w:rsidRPr="000933DC">
        <w:rPr>
          <w:sz w:val="28"/>
          <w:szCs w:val="28"/>
        </w:rPr>
        <w:tab/>
        <w:t>1. Утвердить  административный  регламент  предос</w:t>
      </w:r>
      <w:r>
        <w:rPr>
          <w:sz w:val="28"/>
          <w:szCs w:val="28"/>
        </w:rPr>
        <w:t>тавления муниципальной услуги «Выдача разрешений на снос зеленых насаждений</w:t>
      </w:r>
      <w:r w:rsidRPr="000933DC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20C8D" w:rsidRPr="000933DC" w:rsidRDefault="00220C8D" w:rsidP="00B47E41">
      <w:pPr>
        <w:pStyle w:val="a"/>
        <w:jc w:val="both"/>
        <w:rPr>
          <w:sz w:val="28"/>
          <w:szCs w:val="28"/>
        </w:rPr>
      </w:pPr>
      <w:r w:rsidRPr="000933DC">
        <w:rPr>
          <w:sz w:val="28"/>
          <w:szCs w:val="28"/>
        </w:rPr>
        <w:tab/>
        <w:t>2.Настоящее постановление опубликовать в информацио</w:t>
      </w:r>
      <w:r>
        <w:rPr>
          <w:sz w:val="28"/>
          <w:szCs w:val="28"/>
        </w:rPr>
        <w:t>нном листке администрации Быстринского сельского поселения.</w:t>
      </w:r>
    </w:p>
    <w:p w:rsidR="00220C8D" w:rsidRPr="000933DC" w:rsidRDefault="00220C8D" w:rsidP="00B47E41">
      <w:pPr>
        <w:pStyle w:val="a"/>
        <w:jc w:val="both"/>
        <w:rPr>
          <w:sz w:val="28"/>
          <w:szCs w:val="28"/>
        </w:rPr>
      </w:pPr>
      <w:r w:rsidRPr="000933DC">
        <w:rPr>
          <w:sz w:val="28"/>
          <w:szCs w:val="28"/>
        </w:rPr>
        <w:tab/>
        <w:t xml:space="preserve">3. Контроль за  исполнением настоящего постановления  оставляю за собой.                          </w:t>
      </w:r>
    </w:p>
    <w:p w:rsidR="00220C8D" w:rsidRPr="000933DC" w:rsidRDefault="00220C8D" w:rsidP="00B47E41">
      <w:pPr>
        <w:pStyle w:val="a"/>
        <w:jc w:val="both"/>
        <w:rPr>
          <w:sz w:val="28"/>
          <w:szCs w:val="28"/>
        </w:rPr>
      </w:pPr>
      <w:r w:rsidRPr="000933DC">
        <w:rPr>
          <w:sz w:val="28"/>
          <w:szCs w:val="28"/>
        </w:rPr>
        <w:tab/>
        <w:t xml:space="preserve">4. Постановление вступает </w:t>
      </w:r>
      <w:r>
        <w:rPr>
          <w:sz w:val="28"/>
          <w:szCs w:val="28"/>
        </w:rPr>
        <w:t>в силу после его официального опубликования.</w:t>
      </w:r>
      <w:r w:rsidRPr="000933DC">
        <w:rPr>
          <w:sz w:val="28"/>
          <w:szCs w:val="28"/>
        </w:rPr>
        <w:t xml:space="preserve">                                                                                 </w:t>
      </w:r>
    </w:p>
    <w:p w:rsidR="00220C8D" w:rsidRPr="000933DC" w:rsidRDefault="00220C8D" w:rsidP="00B47E41">
      <w:pPr>
        <w:jc w:val="both"/>
        <w:rPr>
          <w:sz w:val="28"/>
          <w:szCs w:val="28"/>
        </w:rPr>
      </w:pPr>
    </w:p>
    <w:p w:rsidR="00220C8D" w:rsidRPr="000933DC" w:rsidRDefault="00220C8D" w:rsidP="00B47E41">
      <w:pPr>
        <w:jc w:val="both"/>
        <w:rPr>
          <w:sz w:val="28"/>
          <w:szCs w:val="28"/>
        </w:rPr>
      </w:pPr>
    </w:p>
    <w:p w:rsidR="00220C8D" w:rsidRDefault="00220C8D" w:rsidP="00F249E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   сельского  поселения                                                       С.Ю. Максименко</w:t>
      </w:r>
    </w:p>
    <w:p w:rsidR="00220C8D" w:rsidRDefault="00220C8D" w:rsidP="00B47E41">
      <w:pPr>
        <w:jc w:val="right"/>
        <w:outlineLvl w:val="0"/>
        <w:rPr>
          <w:sz w:val="28"/>
          <w:szCs w:val="28"/>
        </w:rPr>
      </w:pPr>
    </w:p>
    <w:p w:rsidR="00220C8D" w:rsidRDefault="00220C8D" w:rsidP="00B47E41">
      <w:pPr>
        <w:jc w:val="right"/>
        <w:outlineLvl w:val="0"/>
        <w:rPr>
          <w:sz w:val="28"/>
          <w:szCs w:val="28"/>
        </w:rPr>
      </w:pPr>
    </w:p>
    <w:p w:rsidR="00220C8D" w:rsidRDefault="00220C8D" w:rsidP="00B47E41">
      <w:pPr>
        <w:jc w:val="right"/>
        <w:outlineLvl w:val="0"/>
        <w:rPr>
          <w:sz w:val="28"/>
          <w:szCs w:val="28"/>
        </w:rPr>
      </w:pPr>
    </w:p>
    <w:p w:rsidR="00220C8D" w:rsidRDefault="00220C8D" w:rsidP="00B47E41">
      <w:pPr>
        <w:jc w:val="right"/>
        <w:outlineLvl w:val="0"/>
        <w:rPr>
          <w:sz w:val="28"/>
          <w:szCs w:val="28"/>
        </w:rPr>
      </w:pPr>
    </w:p>
    <w:p w:rsidR="00220C8D" w:rsidRDefault="00220C8D" w:rsidP="00B47E41">
      <w:pPr>
        <w:jc w:val="right"/>
        <w:outlineLvl w:val="0"/>
        <w:rPr>
          <w:sz w:val="28"/>
          <w:szCs w:val="28"/>
        </w:rPr>
      </w:pPr>
    </w:p>
    <w:p w:rsidR="00220C8D" w:rsidRDefault="00220C8D" w:rsidP="00B47E41">
      <w:pPr>
        <w:jc w:val="right"/>
        <w:outlineLvl w:val="0"/>
        <w:rPr>
          <w:sz w:val="28"/>
          <w:szCs w:val="28"/>
        </w:rPr>
      </w:pPr>
    </w:p>
    <w:p w:rsidR="00220C8D" w:rsidRDefault="00220C8D" w:rsidP="00B47E41">
      <w:pPr>
        <w:jc w:val="right"/>
        <w:outlineLvl w:val="0"/>
        <w:rPr>
          <w:sz w:val="28"/>
          <w:szCs w:val="28"/>
        </w:rPr>
      </w:pPr>
    </w:p>
    <w:p w:rsidR="00220C8D" w:rsidRDefault="00220C8D" w:rsidP="00B47E41">
      <w:pPr>
        <w:jc w:val="right"/>
        <w:outlineLvl w:val="0"/>
        <w:rPr>
          <w:sz w:val="28"/>
          <w:szCs w:val="28"/>
        </w:rPr>
      </w:pPr>
    </w:p>
    <w:p w:rsidR="00220C8D" w:rsidRDefault="00220C8D" w:rsidP="00F249E4">
      <w:pPr>
        <w:shd w:val="clear" w:color="auto" w:fill="FFFFFF"/>
        <w:ind w:right="-6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УТВЕРЖДЕН</w:t>
      </w:r>
    </w:p>
    <w:p w:rsidR="00220C8D" w:rsidRDefault="00220C8D" w:rsidP="00B47E41">
      <w:pPr>
        <w:shd w:val="clear" w:color="auto" w:fill="FFFFFF"/>
        <w:ind w:right="-6"/>
        <w:jc w:val="right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постановлением главы Администрации </w:t>
      </w:r>
    </w:p>
    <w:p w:rsidR="00220C8D" w:rsidRDefault="00220C8D" w:rsidP="00B47E41">
      <w:pPr>
        <w:shd w:val="clear" w:color="auto" w:fill="FFFFFF"/>
        <w:ind w:right="-6"/>
        <w:jc w:val="right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Быстринского сельского поселения </w:t>
      </w:r>
    </w:p>
    <w:p w:rsidR="00220C8D" w:rsidRDefault="00220C8D" w:rsidP="00B47E41">
      <w:pPr>
        <w:shd w:val="clear" w:color="auto" w:fill="FFFFFF"/>
        <w:ind w:right="-6"/>
        <w:jc w:val="right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от 25.05.2012г. № 36 </w:t>
      </w:r>
    </w:p>
    <w:p w:rsidR="00220C8D" w:rsidRDefault="00220C8D" w:rsidP="00B47E41">
      <w:pPr>
        <w:widowControl w:val="0"/>
        <w:rPr>
          <w:b/>
          <w:bCs/>
          <w:i/>
          <w:iCs/>
          <w:sz w:val="28"/>
          <w:szCs w:val="28"/>
        </w:rPr>
      </w:pPr>
    </w:p>
    <w:p w:rsidR="00220C8D" w:rsidRDefault="00220C8D" w:rsidP="00B47E41">
      <w:pPr>
        <w:jc w:val="center"/>
        <w:rPr>
          <w:sz w:val="28"/>
          <w:szCs w:val="28"/>
        </w:rPr>
      </w:pPr>
    </w:p>
    <w:p w:rsidR="00220C8D" w:rsidRDefault="00220C8D" w:rsidP="00B47E41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Административный регламент предоставления муниципальной услуги</w:t>
      </w:r>
    </w:p>
    <w:p w:rsidR="00220C8D" w:rsidRDefault="00220C8D" w:rsidP="00B47E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«Выдача разрешений на  снос зеленых насаждений»</w:t>
      </w:r>
    </w:p>
    <w:p w:rsidR="00220C8D" w:rsidRDefault="00220C8D" w:rsidP="00B47E41">
      <w:pPr>
        <w:spacing w:line="100" w:lineRule="atLeast"/>
        <w:jc w:val="center"/>
        <w:rPr>
          <w:sz w:val="28"/>
          <w:szCs w:val="28"/>
        </w:rPr>
      </w:pPr>
    </w:p>
    <w:p w:rsidR="00220C8D" w:rsidRDefault="00220C8D" w:rsidP="00B47E41">
      <w:pPr>
        <w:spacing w:line="10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I. Общие положения</w:t>
      </w:r>
    </w:p>
    <w:p w:rsidR="00220C8D" w:rsidRDefault="00220C8D" w:rsidP="00B47E41">
      <w:pPr>
        <w:spacing w:line="100" w:lineRule="atLeast"/>
        <w:jc w:val="center"/>
        <w:rPr>
          <w:b/>
          <w:bCs/>
          <w:sz w:val="28"/>
          <w:szCs w:val="28"/>
        </w:rPr>
      </w:pPr>
    </w:p>
    <w:p w:rsidR="00220C8D" w:rsidRDefault="00220C8D" w:rsidP="00B47E41">
      <w:pPr>
        <w:jc w:val="both"/>
        <w:rPr>
          <w:sz w:val="28"/>
          <w:szCs w:val="28"/>
        </w:rPr>
      </w:pPr>
      <w:r>
        <w:rPr>
          <w:sz w:val="28"/>
          <w:szCs w:val="28"/>
        </w:rPr>
        <w:t>1. Административный регламент исполнения Муниципальной услуги «Выдача разрешений на снос зеленых насаждений» (далее – Административный регламент) разработан в целях повышения качества исполнения и доступности результатов исполнения Муниципальной услуги по выдаче разрешений  на снос зеленых насаждений (далее — муниципальная функция), создания комфортных условий для участников отношений, возникающих при исполнении Муниципальной услуги и устанавливает сроки и последовательность административных процедур и административных действий по исполнению Муниципальной услуги.</w:t>
      </w:r>
    </w:p>
    <w:p w:rsidR="00220C8D" w:rsidRDefault="00220C8D" w:rsidP="00B47E41">
      <w:pPr>
        <w:pStyle w:val="ConsPlusTitle"/>
        <w:widowControl/>
        <w:tabs>
          <w:tab w:val="left" w:pos="720"/>
        </w:tabs>
        <w:spacing w:line="100" w:lineRule="atLeas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2. Муниципальная услуга организуется  и исполняется администрацией Быстринского сельского поселения   (далее - администрация).</w:t>
      </w:r>
    </w:p>
    <w:p w:rsidR="00220C8D" w:rsidRDefault="00220C8D" w:rsidP="00B47E41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 Муниципальная услуга предоставляется безвозмездно.</w:t>
      </w:r>
    </w:p>
    <w:p w:rsidR="00220C8D" w:rsidRDefault="00220C8D" w:rsidP="00B47E41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>
        <w:rPr>
          <w:sz w:val="28"/>
          <w:szCs w:val="28"/>
        </w:rPr>
        <w:t xml:space="preserve">Информирование о порядке предоставления муниципальной услуги осуществляется Администрацией Быстринского </w:t>
      </w:r>
      <w:r w:rsidRPr="009B02E7">
        <w:rPr>
          <w:bCs/>
          <w:sz w:val="28"/>
          <w:szCs w:val="28"/>
        </w:rPr>
        <w:t>се</w:t>
      </w:r>
      <w:r>
        <w:rPr>
          <w:bCs/>
          <w:sz w:val="28"/>
          <w:szCs w:val="28"/>
        </w:rPr>
        <w:t>льского поселения</w:t>
      </w:r>
      <w:r>
        <w:rPr>
          <w:sz w:val="28"/>
          <w:szCs w:val="28"/>
        </w:rPr>
        <w:t>:</w:t>
      </w:r>
    </w:p>
    <w:p w:rsidR="00220C8D" w:rsidRPr="002F7A77" w:rsidRDefault="00220C8D" w:rsidP="00B47E4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посредством размещения информации, в том числе о графике приема заявителей и номерах телефонов для справок (консультаций), на официальном Интернет-сайте </w:t>
      </w:r>
      <w:r w:rsidRPr="009B02E7">
        <w:rPr>
          <w:rFonts w:ascii="Times New Roman" w:hAnsi="Times New Roman" w:cs="Times New Roman"/>
          <w:sz w:val="28"/>
          <w:szCs w:val="28"/>
        </w:rPr>
        <w:t xml:space="preserve"> </w:t>
      </w:r>
      <w:r w:rsidRPr="002F7A7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2F7A77">
        <w:rPr>
          <w:rFonts w:ascii="Times New Roman" w:hAnsi="Times New Roman" w:cs="Times New Roman"/>
          <w:sz w:val="28"/>
          <w:szCs w:val="28"/>
        </w:rPr>
        <w:t>.</w:t>
      </w:r>
      <w:r w:rsidRPr="002F7A77">
        <w:rPr>
          <w:rFonts w:ascii="Times New Roman" w:hAnsi="Times New Roman" w:cs="Times New Roman"/>
          <w:sz w:val="28"/>
          <w:szCs w:val="28"/>
          <w:lang w:val="en-US"/>
        </w:rPr>
        <w:t>bystrinskoe</w:t>
      </w:r>
      <w:r w:rsidRPr="002F7A77">
        <w:rPr>
          <w:rFonts w:ascii="Times New Roman" w:hAnsi="Times New Roman" w:cs="Times New Roman"/>
          <w:sz w:val="28"/>
          <w:szCs w:val="28"/>
        </w:rPr>
        <w:t>.</w:t>
      </w:r>
      <w:r w:rsidRPr="002F7A7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2F7A77">
        <w:rPr>
          <w:rFonts w:ascii="Times New Roman" w:hAnsi="Times New Roman" w:cs="Times New Roman"/>
          <w:sz w:val="28"/>
          <w:szCs w:val="28"/>
        </w:rPr>
        <w:t>;</w:t>
      </w:r>
    </w:p>
    <w:p w:rsidR="00220C8D" w:rsidRDefault="00220C8D" w:rsidP="00B47E4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Едином портале государственных и муниципальных услуг (</w:t>
      </w:r>
      <w:hyperlink r:id="rId5" w:history="1">
        <w:r>
          <w:rPr>
            <w:rStyle w:val="Hyperlink"/>
            <w:rFonts w:cs="Calibri"/>
            <w:sz w:val="28"/>
            <w:szCs w:val="28"/>
          </w:rPr>
          <w:t>www.gosuslugi.ru</w:t>
        </w:r>
      </w:hyperlink>
      <w:r>
        <w:rPr>
          <w:rFonts w:ascii="Times New Roman" w:hAnsi="Times New Roman" w:cs="Times New Roman"/>
          <w:sz w:val="28"/>
          <w:szCs w:val="28"/>
        </w:rPr>
        <w:t>);</w:t>
      </w:r>
    </w:p>
    <w:p w:rsidR="00220C8D" w:rsidRDefault="00220C8D" w:rsidP="00B47E4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 информационных стендах в помещении Администрации по работе с обращениями граждан;</w:t>
      </w:r>
    </w:p>
    <w:p w:rsidR="00220C8D" w:rsidRDefault="00220C8D" w:rsidP="00B47E4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 номерам телефонов для справок;</w:t>
      </w:r>
    </w:p>
    <w:p w:rsidR="00220C8D" w:rsidRDefault="00220C8D" w:rsidP="00B47E4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 средствах массовой информации.</w:t>
      </w:r>
    </w:p>
    <w:p w:rsidR="00220C8D" w:rsidRDefault="00220C8D" w:rsidP="00B47E4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Формы заявления и иных документов, оформляемых непосредственно заявителями, представляемые в  Администрацию для предоставления муниципальной услуги в электронном виде должны быть доступны для копирования и заполнения в электронном виде на официальном Интернет-сайте: </w:t>
      </w:r>
      <w:r w:rsidRPr="002F7A7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2F7A77">
        <w:rPr>
          <w:rFonts w:ascii="Times New Roman" w:hAnsi="Times New Roman" w:cs="Times New Roman"/>
          <w:sz w:val="28"/>
          <w:szCs w:val="28"/>
        </w:rPr>
        <w:t>.</w:t>
      </w:r>
      <w:r w:rsidRPr="002F7A77">
        <w:rPr>
          <w:rFonts w:ascii="Times New Roman" w:hAnsi="Times New Roman" w:cs="Times New Roman"/>
          <w:sz w:val="28"/>
          <w:szCs w:val="28"/>
          <w:lang w:val="en-US"/>
        </w:rPr>
        <w:t>bystrinskoe</w:t>
      </w:r>
      <w:r w:rsidRPr="002F7A77">
        <w:rPr>
          <w:rFonts w:ascii="Times New Roman" w:hAnsi="Times New Roman" w:cs="Times New Roman"/>
          <w:sz w:val="28"/>
          <w:szCs w:val="28"/>
        </w:rPr>
        <w:t>.</w:t>
      </w:r>
      <w:r w:rsidRPr="002F7A77"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 xml:space="preserve"> и Едином портале государственных и муниципальных услуг. </w:t>
      </w:r>
    </w:p>
    <w:p w:rsidR="00220C8D" w:rsidRDefault="00220C8D" w:rsidP="00B47E41">
      <w:pPr>
        <w:pStyle w:val="NoSpacing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Информирование о порядке предоставления муниципальной услуги производится по адресу: 682410</w:t>
      </w:r>
      <w:r w:rsidRPr="009B02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Хабаровский край Ульчский район поселок Решающий улица Лесная дом, 17.</w:t>
      </w:r>
    </w:p>
    <w:p w:rsidR="00220C8D" w:rsidRDefault="00220C8D" w:rsidP="00B47E41">
      <w:pPr>
        <w:jc w:val="both"/>
        <w:rPr>
          <w:sz w:val="28"/>
          <w:szCs w:val="28"/>
        </w:rPr>
      </w:pPr>
      <w:r>
        <w:rPr>
          <w:sz w:val="28"/>
          <w:szCs w:val="28"/>
        </w:rPr>
        <w:t>Телефон для справок и предварительной записи: 8 (421 51) 54 3 19.</w:t>
      </w:r>
    </w:p>
    <w:p w:rsidR="00220C8D" w:rsidRPr="00F249E4" w:rsidRDefault="00220C8D" w:rsidP="00B47E41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it-IT"/>
        </w:rPr>
        <w:t>E</w:t>
      </w:r>
      <w:r w:rsidRPr="00F249E4">
        <w:rPr>
          <w:sz w:val="28"/>
          <w:szCs w:val="28"/>
          <w:lang w:val="en-US"/>
        </w:rPr>
        <w:t>-</w:t>
      </w:r>
      <w:r>
        <w:rPr>
          <w:sz w:val="28"/>
          <w:szCs w:val="28"/>
          <w:lang w:val="it-IT"/>
        </w:rPr>
        <w:t>mail</w:t>
      </w:r>
      <w:r w:rsidRPr="00F249E4"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  <w:lang w:val="en-US"/>
        </w:rPr>
        <w:t>adm</w:t>
      </w:r>
      <w:r w:rsidRPr="00F249E4">
        <w:rPr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>bystrinsk</w:t>
      </w:r>
      <w:r w:rsidRPr="00F249E4">
        <w:rPr>
          <w:sz w:val="28"/>
          <w:szCs w:val="28"/>
          <w:lang w:val="en-US"/>
        </w:rPr>
        <w:t>@</w:t>
      </w:r>
      <w:r>
        <w:rPr>
          <w:sz w:val="28"/>
          <w:szCs w:val="28"/>
          <w:lang w:val="en-US"/>
        </w:rPr>
        <w:t>yandex</w:t>
      </w:r>
      <w:r w:rsidRPr="00F249E4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ru</w:t>
      </w:r>
    </w:p>
    <w:p w:rsidR="00220C8D" w:rsidRPr="00F91F99" w:rsidRDefault="00220C8D" w:rsidP="00B47E41">
      <w:pPr>
        <w:pStyle w:val="ListParagraph"/>
        <w:tabs>
          <w:tab w:val="left" w:pos="993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8"/>
          <w:szCs w:val="28"/>
        </w:rPr>
      </w:pPr>
      <w:r w:rsidRPr="00F91F99">
        <w:rPr>
          <w:rFonts w:ascii="Times New Roman" w:hAnsi="Times New Roman"/>
          <w:sz w:val="28"/>
          <w:szCs w:val="28"/>
        </w:rPr>
        <w:t>Заявление с приложением  документов в электронной форме может быть направлено через официаль</w:t>
      </w:r>
      <w:r>
        <w:rPr>
          <w:rFonts w:ascii="Times New Roman" w:hAnsi="Times New Roman"/>
          <w:sz w:val="28"/>
          <w:szCs w:val="28"/>
        </w:rPr>
        <w:t xml:space="preserve">ный Интернет-сайт Администрации Быстринского </w:t>
      </w:r>
      <w:r w:rsidRPr="00F91F99">
        <w:rPr>
          <w:rFonts w:ascii="Times New Roman" w:hAnsi="Times New Roman"/>
          <w:sz w:val="28"/>
          <w:szCs w:val="28"/>
          <w:lang w:val="en-US"/>
        </w:rPr>
        <w:t>c</w:t>
      </w:r>
      <w:r w:rsidRPr="00F91F99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льского поселения </w:t>
      </w:r>
      <w:r w:rsidRPr="00F91F99">
        <w:rPr>
          <w:rFonts w:ascii="Times New Roman" w:hAnsi="Times New Roman"/>
          <w:sz w:val="28"/>
          <w:szCs w:val="28"/>
        </w:rPr>
        <w:t xml:space="preserve">  или Единый портал государственных и муниципальных услуг.</w:t>
      </w:r>
    </w:p>
    <w:p w:rsidR="00220C8D" w:rsidRPr="00F91F99" w:rsidRDefault="00220C8D" w:rsidP="00B47E41">
      <w:pPr>
        <w:pStyle w:val="NoSpacing"/>
        <w:numPr>
          <w:ilvl w:val="0"/>
          <w:numId w:val="2"/>
        </w:numPr>
        <w:tabs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1F99">
        <w:rPr>
          <w:rFonts w:ascii="Times New Roman" w:hAnsi="Times New Roman" w:cs="Times New Roman"/>
          <w:sz w:val="28"/>
          <w:szCs w:val="28"/>
        </w:rPr>
        <w:t>Информация о поданных заявлениях, ходе рассмотрения документов</w:t>
      </w:r>
      <w:r>
        <w:rPr>
          <w:rFonts w:ascii="Times New Roman" w:hAnsi="Times New Roman" w:cs="Times New Roman"/>
          <w:sz w:val="28"/>
          <w:szCs w:val="28"/>
        </w:rPr>
        <w:t xml:space="preserve"> должна быть доступна заявителям по обращениям и на официальном Интернет-</w:t>
      </w:r>
      <w:r w:rsidRPr="00F91F99">
        <w:rPr>
          <w:rFonts w:ascii="Times New Roman" w:hAnsi="Times New Roman" w:cs="Times New Roman"/>
          <w:sz w:val="28"/>
          <w:szCs w:val="28"/>
        </w:rPr>
        <w:t>сайте.</w:t>
      </w:r>
    </w:p>
    <w:p w:rsidR="00220C8D" w:rsidRPr="00F91F99" w:rsidRDefault="00220C8D" w:rsidP="00B47E41">
      <w:pPr>
        <w:pStyle w:val="ListParagraph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91F99">
        <w:rPr>
          <w:rFonts w:ascii="Times New Roman" w:hAnsi="Times New Roman"/>
          <w:sz w:val="28"/>
          <w:szCs w:val="28"/>
        </w:rPr>
        <w:t>Срок опубликования информации на сайте составляет: 2 рабочих дня.</w:t>
      </w:r>
    </w:p>
    <w:p w:rsidR="00220C8D" w:rsidRPr="00F91F99" w:rsidRDefault="00220C8D" w:rsidP="00B47E41">
      <w:pPr>
        <w:pStyle w:val="ConsPlusNormal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20C8D" w:rsidRPr="00F91F99" w:rsidRDefault="00220C8D" w:rsidP="00B47E4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1F99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F91F99">
        <w:rPr>
          <w:rFonts w:ascii="Times New Roman" w:hAnsi="Times New Roman" w:cs="Times New Roman"/>
          <w:b/>
          <w:bCs/>
          <w:sz w:val="28"/>
          <w:szCs w:val="28"/>
        </w:rPr>
        <w:t xml:space="preserve"> Стандарт предоставления муниципальной услуги</w:t>
      </w:r>
    </w:p>
    <w:p w:rsidR="00220C8D" w:rsidRPr="00F91F99" w:rsidRDefault="00220C8D" w:rsidP="00B47E4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0C8D" w:rsidRPr="00F91F99" w:rsidRDefault="00220C8D" w:rsidP="00B47E41">
      <w:pPr>
        <w:pStyle w:val="1"/>
        <w:widowControl w:val="0"/>
        <w:numPr>
          <w:ilvl w:val="0"/>
          <w:numId w:val="2"/>
        </w:numPr>
        <w:tabs>
          <w:tab w:val="clear" w:pos="360"/>
          <w:tab w:val="left" w:pos="708"/>
        </w:tabs>
        <w:spacing w:before="0"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F91F99">
        <w:rPr>
          <w:rFonts w:ascii="Times New Roman" w:hAnsi="Times New Roman" w:cs="Times New Roman"/>
          <w:sz w:val="28"/>
          <w:szCs w:val="28"/>
        </w:rPr>
        <w:t xml:space="preserve">Муниципальная услуга </w:t>
      </w:r>
      <w:r w:rsidRPr="00F91F99">
        <w:rPr>
          <w:rFonts w:ascii="Times New Roman" w:hAnsi="Times New Roman" w:cs="Times New Roman"/>
          <w:kern w:val="2"/>
          <w:sz w:val="28"/>
          <w:szCs w:val="28"/>
        </w:rPr>
        <w:t>«</w:t>
      </w:r>
      <w:r w:rsidRPr="00F91F99">
        <w:rPr>
          <w:rFonts w:ascii="Times New Roman" w:hAnsi="Times New Roman" w:cs="Times New Roman"/>
          <w:sz w:val="28"/>
          <w:szCs w:val="28"/>
        </w:rPr>
        <w:t xml:space="preserve">Выдача разрешений на снос зеленых насаждений» </w:t>
      </w:r>
      <w:r w:rsidRPr="00F91F99">
        <w:rPr>
          <w:rFonts w:ascii="Times New Roman" w:hAnsi="Times New Roman" w:cs="Times New Roman"/>
          <w:sz w:val="28"/>
          <w:szCs w:val="28"/>
          <w:lang w:eastAsia="en-US"/>
        </w:rPr>
        <w:t xml:space="preserve">предоставляется: </w:t>
      </w:r>
      <w:r w:rsidRPr="00F91F99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предпринимателям, физическим лицам  (далее – Заявители).</w:t>
      </w:r>
    </w:p>
    <w:p w:rsidR="00220C8D" w:rsidRDefault="00220C8D" w:rsidP="00B47E41">
      <w:pPr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sz w:val="28"/>
          <w:szCs w:val="28"/>
        </w:rPr>
      </w:pPr>
      <w:r w:rsidRPr="00F91F99">
        <w:rPr>
          <w:sz w:val="28"/>
          <w:szCs w:val="28"/>
        </w:rPr>
        <w:t>В рамках предоставления муниципальной услуги осуществляются</w:t>
      </w:r>
      <w:r>
        <w:rPr>
          <w:sz w:val="28"/>
          <w:szCs w:val="28"/>
        </w:rPr>
        <w:t xml:space="preserve"> деятельность, по реализации исполнения вопросов местного значения, отнесенных к компетенции администрации Быстринского сельского поселения.</w:t>
      </w:r>
    </w:p>
    <w:p w:rsidR="00220C8D" w:rsidRDefault="00220C8D" w:rsidP="00B47E41">
      <w:pPr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предоставления муниципальной услуги является: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выдача разрешений на снос зеленых насаждений (далее – Разрешение), либо предоставление мотивированного отказа в выдаче Разрешения.</w:t>
      </w:r>
    </w:p>
    <w:p w:rsidR="00220C8D" w:rsidRDefault="00220C8D" w:rsidP="00B47E41">
      <w:pPr>
        <w:widowControl w:val="0"/>
        <w:numPr>
          <w:ilvl w:val="0"/>
          <w:numId w:val="2"/>
        </w:numPr>
        <w:tabs>
          <w:tab w:val="left" w:pos="1260"/>
        </w:tabs>
        <w:suppressAutoHyphens/>
        <w:spacing w:line="200" w:lineRule="atLeas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Общий срок предоставления Муниципальной услуги не должен превышать 30 рабочих дней со дня представления в Администрацию заявления со всеми прилагающимися документами.</w:t>
      </w:r>
    </w:p>
    <w:p w:rsidR="00220C8D" w:rsidRDefault="00220C8D" w:rsidP="00B47E41">
      <w:pPr>
        <w:widowControl w:val="0"/>
        <w:numPr>
          <w:ilvl w:val="0"/>
          <w:numId w:val="2"/>
        </w:numPr>
        <w:tabs>
          <w:tab w:val="left" w:pos="1260"/>
        </w:tabs>
        <w:suppressAutoHyphens/>
        <w:spacing w:line="200" w:lineRule="atLeas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Правовыми основаниями для предоставления муниципальной услуги являются:</w:t>
      </w:r>
    </w:p>
    <w:p w:rsidR="00220C8D" w:rsidRDefault="00220C8D" w:rsidP="00B47E41">
      <w:pPr>
        <w:pStyle w:val="ConsPlusTitle"/>
        <w:widowControl/>
        <w:tabs>
          <w:tab w:val="left" w:pos="990"/>
        </w:tabs>
        <w:spacing w:line="100" w:lineRule="atLeas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Конституция Российской Федерации,</w:t>
      </w:r>
    </w:p>
    <w:p w:rsidR="00220C8D" w:rsidRDefault="00220C8D" w:rsidP="00B47E41">
      <w:pPr>
        <w:pStyle w:val="ConsPlusTitle"/>
        <w:widowControl/>
        <w:tabs>
          <w:tab w:val="left" w:pos="990"/>
        </w:tabs>
        <w:spacing w:line="100" w:lineRule="atLeas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Федеральный закон от 10 января 2002 года № 7-ФЗ «Об охране окружающей среды»;</w:t>
      </w:r>
    </w:p>
    <w:p w:rsidR="00220C8D" w:rsidRDefault="00220C8D" w:rsidP="00B47E41">
      <w:pPr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Федеральный закон от 6 октября 2003 года № 131-ФЗ «Об общих принципах организации местного самоуправления в Российской Федерации»;</w:t>
      </w:r>
    </w:p>
    <w:p w:rsidR="00220C8D" w:rsidRDefault="00220C8D" w:rsidP="00B47E41">
      <w:pPr>
        <w:pStyle w:val="a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2 мая 2006 года № 59-ФЗ «О порядке рассмотрения обращений граждан Российской Федерации»;</w:t>
      </w:r>
    </w:p>
    <w:p w:rsidR="00220C8D" w:rsidRDefault="00220C8D" w:rsidP="00B47E41">
      <w:pPr>
        <w:rPr>
          <w:sz w:val="28"/>
          <w:szCs w:val="28"/>
        </w:rPr>
      </w:pPr>
      <w:r>
        <w:rPr>
          <w:sz w:val="28"/>
          <w:szCs w:val="28"/>
        </w:rPr>
        <w:t>-Настоящий регламент.</w:t>
      </w:r>
    </w:p>
    <w:p w:rsidR="00220C8D" w:rsidRDefault="00220C8D" w:rsidP="00B47E41">
      <w:pPr>
        <w:rPr>
          <w:sz w:val="28"/>
          <w:szCs w:val="28"/>
        </w:rPr>
      </w:pPr>
      <w:r>
        <w:rPr>
          <w:sz w:val="28"/>
          <w:szCs w:val="28"/>
        </w:rPr>
        <w:t>13. Описание документов, необходимых для оказания муниципальной услуги, направляемых в адрес Администрации Быстринского сельского поселения.</w:t>
      </w:r>
    </w:p>
    <w:p w:rsidR="00220C8D" w:rsidRDefault="00220C8D" w:rsidP="00B47E41">
      <w:pPr>
        <w:jc w:val="both"/>
        <w:rPr>
          <w:sz w:val="28"/>
          <w:szCs w:val="28"/>
        </w:rPr>
      </w:pPr>
    </w:p>
    <w:p w:rsidR="00220C8D" w:rsidRDefault="00220C8D" w:rsidP="00B47E41">
      <w:pPr>
        <w:jc w:val="both"/>
        <w:rPr>
          <w:sz w:val="28"/>
          <w:szCs w:val="28"/>
        </w:rPr>
      </w:pPr>
      <w:r>
        <w:rPr>
          <w:sz w:val="28"/>
          <w:szCs w:val="28"/>
        </w:rPr>
        <w:t>Для получения Разрешения Заявители направляют или представляют в Администрацию следующие документы и материалы:</w:t>
      </w:r>
    </w:p>
    <w:p w:rsidR="00220C8D" w:rsidRDefault="00220C8D" w:rsidP="00B47E41">
      <w:pPr>
        <w:pStyle w:val="ConsPlusTitle"/>
        <w:widowControl/>
        <w:tabs>
          <w:tab w:val="left" w:pos="0"/>
        </w:tabs>
        <w:spacing w:line="100" w:lineRule="atLeas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>заявление о выдаче Разрешения в котором указываются:</w:t>
      </w:r>
    </w:p>
    <w:p w:rsidR="00220C8D" w:rsidRDefault="00220C8D" w:rsidP="00B47E41">
      <w:pPr>
        <w:pStyle w:val="ConsPlusTitle"/>
        <w:widowControl/>
        <w:tabs>
          <w:tab w:val="left" w:pos="0"/>
        </w:tabs>
        <w:spacing w:line="100" w:lineRule="atLeas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а) сведения о Заявителе:</w:t>
      </w:r>
    </w:p>
    <w:p w:rsidR="00220C8D" w:rsidRDefault="00220C8D" w:rsidP="00B47E41">
      <w:pPr>
        <w:pStyle w:val="ConsPlusTitle"/>
        <w:widowControl/>
        <w:tabs>
          <w:tab w:val="left" w:pos="0"/>
        </w:tabs>
        <w:spacing w:line="100" w:lineRule="atLeas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для юридического лица полное и (при наличии) сокращенное наименование, в том числе фирменное наименование, организационно-правовая форма, фамилия, имя и (при наличии) отчество руководителя, место нахождения, контактный телефон, идентификационный номер налогоплательщика, банковские реквизиты;</w:t>
      </w:r>
    </w:p>
    <w:p w:rsidR="00220C8D" w:rsidRDefault="00220C8D" w:rsidP="00B47E41">
      <w:pPr>
        <w:pStyle w:val="ConsPlusTitle"/>
        <w:widowControl/>
        <w:tabs>
          <w:tab w:val="left" w:pos="0"/>
        </w:tabs>
        <w:spacing w:line="100" w:lineRule="atLeas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для индивидуального предпринимателя: фамилия, имя и (при наличии) отчество индивидуального предпринимателя, место его жительства, данные документа, удостоверяющего его личность, идентификационный номер налогоплательщика, банковские реквизиты;</w:t>
      </w:r>
    </w:p>
    <w:p w:rsidR="00220C8D" w:rsidRDefault="00220C8D" w:rsidP="00B47E41">
      <w:pPr>
        <w:pStyle w:val="ConsPlusTitle"/>
        <w:widowControl/>
        <w:tabs>
          <w:tab w:val="left" w:pos="0"/>
        </w:tabs>
        <w:spacing w:line="100" w:lineRule="atLeas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для физического лица: фамилия, имя и (при наличии) отчество, место его жительства, данные документа, удостоверяющего его личность;</w:t>
      </w:r>
    </w:p>
    <w:p w:rsidR="00220C8D" w:rsidRDefault="00220C8D" w:rsidP="00B47E41">
      <w:pPr>
        <w:pStyle w:val="ConsPlusTitle"/>
        <w:widowControl/>
        <w:tabs>
          <w:tab w:val="left" w:pos="0"/>
        </w:tabs>
        <w:spacing w:line="100" w:lineRule="atLeas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б) основание для сноса, обрезки деревьев;</w:t>
      </w:r>
    </w:p>
    <w:p w:rsidR="00220C8D" w:rsidRDefault="00220C8D" w:rsidP="00B47E41">
      <w:pPr>
        <w:pStyle w:val="ConsPlusTitle"/>
        <w:widowControl/>
        <w:tabs>
          <w:tab w:val="left" w:pos="0"/>
        </w:tabs>
        <w:spacing w:line="100" w:lineRule="atLeas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в) сведения о местоположении, количестве и видах зеленых насаждений;</w:t>
      </w:r>
    </w:p>
    <w:p w:rsidR="00220C8D" w:rsidRDefault="00220C8D" w:rsidP="00B47E41">
      <w:pPr>
        <w:pStyle w:val="ConsPlusTitle"/>
        <w:widowControl/>
        <w:tabs>
          <w:tab w:val="left" w:pos="0"/>
        </w:tabs>
        <w:spacing w:line="100" w:lineRule="atLeas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2) план-схема расположения зеленых насаждений;</w:t>
      </w:r>
    </w:p>
    <w:p w:rsidR="00220C8D" w:rsidRDefault="00220C8D" w:rsidP="00B47E41">
      <w:pPr>
        <w:pStyle w:val="ConsPlusTitle"/>
        <w:widowControl/>
        <w:tabs>
          <w:tab w:val="left" w:pos="0"/>
        </w:tabs>
        <w:spacing w:line="100" w:lineRule="atLeas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3) иные документы, подтверждающие цель выполнения работ.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720"/>
        </w:tabs>
        <w:spacing w:line="100" w:lineRule="atLeas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>Для продления Разрешения Заявители направляют или представляют в Администрацию следующие документы и материалы:</w:t>
      </w:r>
    </w:p>
    <w:p w:rsidR="00220C8D" w:rsidRDefault="00220C8D" w:rsidP="00B47E41">
      <w:pPr>
        <w:pStyle w:val="ConsPlusTitle"/>
        <w:widowControl/>
        <w:numPr>
          <w:ilvl w:val="0"/>
          <w:numId w:val="5"/>
        </w:numPr>
        <w:tabs>
          <w:tab w:val="left" w:pos="0"/>
        </w:tabs>
        <w:suppressAutoHyphens/>
        <w:autoSpaceDN/>
        <w:adjustRightInd/>
        <w:spacing w:line="100" w:lineRule="atLeast"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разрешение;</w:t>
      </w:r>
    </w:p>
    <w:p w:rsidR="00220C8D" w:rsidRDefault="00220C8D" w:rsidP="00B47E41">
      <w:pPr>
        <w:pStyle w:val="ConsPlusTitle"/>
        <w:widowControl/>
        <w:numPr>
          <w:ilvl w:val="0"/>
          <w:numId w:val="5"/>
        </w:numPr>
        <w:tabs>
          <w:tab w:val="left" w:pos="0"/>
        </w:tabs>
        <w:suppressAutoHyphens/>
        <w:autoSpaceDN/>
        <w:adjustRightInd/>
        <w:spacing w:line="100" w:lineRule="atLeast"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график производства работ.</w:t>
      </w:r>
    </w:p>
    <w:p w:rsidR="00220C8D" w:rsidRDefault="00220C8D" w:rsidP="00B47E41">
      <w:pPr>
        <w:jc w:val="both"/>
        <w:rPr>
          <w:sz w:val="28"/>
          <w:szCs w:val="28"/>
        </w:rPr>
      </w:pPr>
      <w:r>
        <w:rPr>
          <w:sz w:val="28"/>
          <w:szCs w:val="28"/>
        </w:rPr>
        <w:t>14. Документы подаются на русском языке, либо имеют заверенный перевод на русский язык.</w:t>
      </w:r>
    </w:p>
    <w:p w:rsidR="00220C8D" w:rsidRDefault="00220C8D" w:rsidP="00B47E41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Указанные документы могут быть представлены заявителем с использованием информационно-коммуникационных технологий (в электронном форме), в том числе с использованием Единого портала государственных и муниципальных услуг.</w:t>
      </w:r>
    </w:p>
    <w:p w:rsidR="00220C8D" w:rsidRPr="009B02E7" w:rsidRDefault="00220C8D" w:rsidP="00B47E41">
      <w:pPr>
        <w:tabs>
          <w:tab w:val="left" w:pos="993"/>
        </w:tabs>
        <w:jc w:val="both"/>
        <w:rPr>
          <w:sz w:val="28"/>
          <w:szCs w:val="28"/>
        </w:rPr>
      </w:pPr>
      <w:r w:rsidRPr="009B02E7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Быстринского </w:t>
      </w:r>
      <w:r w:rsidRPr="009B02E7">
        <w:rPr>
          <w:sz w:val="28"/>
          <w:szCs w:val="28"/>
        </w:rPr>
        <w:t>се</w:t>
      </w:r>
      <w:r>
        <w:rPr>
          <w:sz w:val="28"/>
          <w:szCs w:val="28"/>
        </w:rPr>
        <w:t xml:space="preserve">льского поселения </w:t>
      </w:r>
      <w:r w:rsidRPr="009B02E7">
        <w:rPr>
          <w:sz w:val="28"/>
          <w:szCs w:val="28"/>
        </w:rPr>
        <w:t xml:space="preserve"> не вправе требовать представления иных, не установленных действующим законодательством документов, а также документов,</w:t>
      </w:r>
      <w:r>
        <w:rPr>
          <w:sz w:val="28"/>
          <w:szCs w:val="28"/>
        </w:rPr>
        <w:t xml:space="preserve"> которые могут быть получены Ад</w:t>
      </w:r>
      <w:r w:rsidRPr="009B02E7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9B02E7">
        <w:rPr>
          <w:sz w:val="28"/>
          <w:szCs w:val="28"/>
        </w:rPr>
        <w:t>нистрацией от иных органов исполнительной власти, путем электронного межведомственного взаимодействия.</w:t>
      </w:r>
    </w:p>
    <w:p w:rsidR="00220C8D" w:rsidRPr="009B02E7" w:rsidRDefault="00220C8D" w:rsidP="00B47E41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B02E7">
        <w:rPr>
          <w:rFonts w:ascii="Times New Roman" w:hAnsi="Times New Roman" w:cs="Times New Roman"/>
          <w:b w:val="0"/>
          <w:bCs w:val="0"/>
          <w:sz w:val="28"/>
          <w:szCs w:val="28"/>
        </w:rPr>
        <w:t>Копии документов, не засвидетельствованные в нотариальном порядке, представляются с предъявлением оригинала.</w:t>
      </w:r>
    </w:p>
    <w:p w:rsidR="00220C8D" w:rsidRDefault="00220C8D" w:rsidP="00B47E41">
      <w:pPr>
        <w:pStyle w:val="ConsPlusTitle"/>
        <w:widowControl/>
        <w:numPr>
          <w:ilvl w:val="0"/>
          <w:numId w:val="3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Основания для отказа в приеме документов, необходимых для предоставления муниципальной услуги не предусмотрены.</w:t>
      </w:r>
    </w:p>
    <w:p w:rsidR="00220C8D" w:rsidRDefault="00220C8D" w:rsidP="00B47E41">
      <w:pPr>
        <w:numPr>
          <w:ilvl w:val="0"/>
          <w:numId w:val="3"/>
        </w:numPr>
        <w:tabs>
          <w:tab w:val="left" w:pos="180"/>
          <w:tab w:val="left" w:pos="360"/>
          <w:tab w:val="left" w:pos="72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оснований для отказа в предоставлении муниципальной услуги: </w:t>
      </w:r>
    </w:p>
    <w:p w:rsidR="00220C8D" w:rsidRDefault="00220C8D" w:rsidP="00B47E41">
      <w:pPr>
        <w:pStyle w:val="ConsPlusTitle"/>
        <w:widowControl/>
        <w:spacing w:line="100" w:lineRule="atLeas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 наличие в документах и материалах, представленных заявителем, недостоверной или искаженной информации.</w:t>
      </w:r>
    </w:p>
    <w:p w:rsidR="00220C8D" w:rsidRDefault="00220C8D" w:rsidP="00B47E41">
      <w:pPr>
        <w:pStyle w:val="ConsPlusTitle"/>
        <w:widowControl/>
        <w:spacing w:line="100" w:lineRule="atLeas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17. Основанием для приостановления исполнения Муниципальной услуги является выявление неполноты сведений, указанных в заявлении, и (или) некомплектности представленных документов и материалов в Администрацию.</w:t>
      </w:r>
    </w:p>
    <w:p w:rsidR="00220C8D" w:rsidRDefault="00220C8D" w:rsidP="00B47E41">
      <w:pPr>
        <w:tabs>
          <w:tab w:val="left" w:pos="180"/>
          <w:tab w:val="left" w:pos="36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18. Взимание платы за предоставление муниципальной услуги не предусмотрено.</w:t>
      </w:r>
    </w:p>
    <w:p w:rsidR="00220C8D" w:rsidRDefault="00220C8D" w:rsidP="00B47E41">
      <w:pPr>
        <w:tabs>
          <w:tab w:val="left" w:pos="180"/>
          <w:tab w:val="left" w:pos="36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19. Максимальный срок ожидания в очереди при подаче заявителем запроса о предоставлении муниципальной услуги и при получении результата муниципальной услуги составляет 2 часа.</w:t>
      </w:r>
    </w:p>
    <w:p w:rsidR="00220C8D" w:rsidRDefault="00220C8D" w:rsidP="00B47E41">
      <w:pPr>
        <w:pStyle w:val="ConsPlusNormal"/>
        <w:widowControl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 заявителя о предоставлении муниципальной услуги регистрируется в течение 1 рабочего дня с даты его поступления.</w:t>
      </w:r>
    </w:p>
    <w:p w:rsidR="00220C8D" w:rsidRDefault="00220C8D" w:rsidP="00B47E41">
      <w:pPr>
        <w:pStyle w:val="NoSpacing"/>
        <w:numPr>
          <w:ilvl w:val="0"/>
          <w:numId w:val="4"/>
        </w:numPr>
        <w:tabs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Помещение, в котором предоставляется муниципальная услуга, обеспечивается необходимыми для предоставления муниципальной услуги оборудованием, канцелярскими принадлежностями, офисной мебелью, системой кондиционирования воздуха, системой оповещения об очереди, телефоном, компьютером с возможностью печати и выхода в Интернет, доступом к гардеробу, а также доступом к материалам в электронном виде или на бумажном носителе, содержащим следующие документы (сведения):</w:t>
      </w:r>
    </w:p>
    <w:p w:rsidR="00220C8D" w:rsidRDefault="00220C8D" w:rsidP="00B47E4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текст Административного регламента;</w:t>
      </w:r>
    </w:p>
    <w:p w:rsidR="00220C8D" w:rsidRDefault="00220C8D" w:rsidP="00B47E4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образцы оформления заявлений и документов, которые представляются для получения, продления срока действия лицензий и переоформления документа, подтверждающего наличие лицензии;</w:t>
      </w:r>
    </w:p>
    <w:p w:rsidR="00220C8D" w:rsidRDefault="00220C8D" w:rsidP="00B47E4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-банковские реквизиты для уплаты муниципальной пошлины.</w:t>
      </w:r>
    </w:p>
    <w:p w:rsidR="00220C8D" w:rsidRDefault="00220C8D" w:rsidP="00B47E4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Прием заявителей осуществляется сотрудниками приемной без предварительной записи в порядке очередности.</w:t>
      </w:r>
    </w:p>
    <w:p w:rsidR="00220C8D" w:rsidRDefault="00220C8D" w:rsidP="00B47E41">
      <w:pPr>
        <w:pStyle w:val="ConsPlusNormal"/>
        <w:widowControl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 и передвижение по помещениям, в которых проводится прием сведений, необходимых для предоставления муниципальной услуги не должны создавать затруднений для лиц с ограниченными возможностями.</w:t>
      </w:r>
    </w:p>
    <w:p w:rsidR="00220C8D" w:rsidRDefault="00220C8D" w:rsidP="00B47E41">
      <w:pPr>
        <w:tabs>
          <w:tab w:val="left" w:pos="180"/>
          <w:tab w:val="left" w:pos="36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23. Показателями доступности и качества муниципальной услуги является:</w:t>
      </w:r>
    </w:p>
    <w:p w:rsidR="00220C8D" w:rsidRDefault="00220C8D" w:rsidP="00B47E41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-открытый доступ для заявителей и других лиц информации о порядке и сроках предоставления муниципальной услуги, порядке обжалования действий (бездействия) должностных лиц;</w:t>
      </w:r>
    </w:p>
    <w:p w:rsidR="00220C8D" w:rsidRDefault="00220C8D" w:rsidP="00B47E41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-соблюдение стандарта предоставления муниципальной услуги;</w:t>
      </w:r>
    </w:p>
    <w:p w:rsidR="00220C8D" w:rsidRPr="009B02E7" w:rsidRDefault="00220C8D" w:rsidP="00B47E41">
      <w:pPr>
        <w:tabs>
          <w:tab w:val="left" w:pos="993"/>
        </w:tabs>
        <w:jc w:val="both"/>
        <w:rPr>
          <w:sz w:val="28"/>
          <w:szCs w:val="28"/>
        </w:rPr>
      </w:pPr>
      <w:r w:rsidRPr="009B02E7">
        <w:rPr>
          <w:sz w:val="28"/>
          <w:szCs w:val="28"/>
        </w:rPr>
        <w:t xml:space="preserve">-отсутствие жалоб заявителей на действия (бездействия) должностных лиц Администрации  </w:t>
      </w:r>
      <w:r>
        <w:rPr>
          <w:sz w:val="28"/>
          <w:szCs w:val="28"/>
        </w:rPr>
        <w:t xml:space="preserve">Быстринского </w:t>
      </w:r>
      <w:r w:rsidRPr="009B02E7">
        <w:rPr>
          <w:sz w:val="28"/>
          <w:szCs w:val="28"/>
        </w:rPr>
        <w:t>се</w:t>
      </w:r>
      <w:r>
        <w:rPr>
          <w:sz w:val="28"/>
          <w:szCs w:val="28"/>
        </w:rPr>
        <w:t xml:space="preserve">льского поселения </w:t>
      </w:r>
      <w:r w:rsidRPr="009B02E7">
        <w:rPr>
          <w:sz w:val="28"/>
          <w:szCs w:val="28"/>
        </w:rPr>
        <w:t xml:space="preserve"> при предоставлении муниципальной услуги.</w:t>
      </w:r>
    </w:p>
    <w:p w:rsidR="00220C8D" w:rsidRPr="009B02E7" w:rsidRDefault="00220C8D" w:rsidP="00B47E41">
      <w:pPr>
        <w:pStyle w:val="ConsPlusTitle"/>
        <w:widowControl/>
        <w:spacing w:line="100" w:lineRule="atLeas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20C8D" w:rsidRDefault="00220C8D" w:rsidP="00B47E41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220C8D" w:rsidRDefault="00220C8D" w:rsidP="00B47E41">
      <w:pPr>
        <w:pStyle w:val="BodyText"/>
        <w:spacing w:line="100" w:lineRule="atLeast"/>
        <w:jc w:val="center"/>
        <w:rPr>
          <w:rFonts w:ascii="Times New Roman" w:hAnsi="Times New Roman" w:cs="Times New Roman"/>
          <w:b/>
          <w:bCs/>
        </w:rPr>
      </w:pPr>
    </w:p>
    <w:p w:rsidR="00220C8D" w:rsidRDefault="00220C8D" w:rsidP="00B47E41">
      <w:pPr>
        <w:numPr>
          <w:ilvl w:val="0"/>
          <w:numId w:val="6"/>
        </w:numPr>
        <w:tabs>
          <w:tab w:val="left" w:pos="0"/>
          <w:tab w:val="left" w:pos="180"/>
          <w:tab w:val="left" w:pos="72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Описание последовательности действий при предоставлении муниципальной услуги: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800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1) прием и регистрация заявления и прилагаемых к нему документов;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800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2) рассмотрение заявления и прилагаемых к нему документов;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800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3) комиссионное обследование зеленых насаждений и подготовка акта комиссионного обследования;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800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4) подготовка и выдача Разрешения;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993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5) отказ в выдаче Разрешения;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993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6) продление Разрешения;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993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7) аннулирование Разрешения;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993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8) ведение реестра Разрешений.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993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20C8D" w:rsidRDefault="00220C8D" w:rsidP="00B47E41">
      <w:pPr>
        <w:pStyle w:val="ConsPlusTitle"/>
        <w:widowControl/>
        <w:numPr>
          <w:ilvl w:val="0"/>
          <w:numId w:val="6"/>
        </w:numPr>
        <w:tabs>
          <w:tab w:val="left" w:pos="993"/>
        </w:tabs>
        <w:suppressAutoHyphens/>
        <w:autoSpaceDN/>
        <w:adjustRightInd/>
        <w:ind w:left="0" w:firstLine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Прием и регистрация заявления и прилагаемых к нему документов</w:t>
      </w:r>
    </w:p>
    <w:p w:rsidR="00220C8D" w:rsidRDefault="00220C8D" w:rsidP="00B47E41">
      <w:pPr>
        <w:pStyle w:val="ConsPlusTitle"/>
        <w:widowControl/>
        <w:numPr>
          <w:ilvl w:val="1"/>
          <w:numId w:val="6"/>
        </w:numPr>
        <w:tabs>
          <w:tab w:val="left" w:pos="1134"/>
          <w:tab w:val="left" w:pos="1353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Основанием  для начала  исполнения административной процедуры по приему и регистрации заявления и прилагаемых к нему документов является поступление заявления и комплекта документов в Администрацию.</w:t>
      </w:r>
    </w:p>
    <w:p w:rsidR="00220C8D" w:rsidRDefault="00220C8D" w:rsidP="00B47E41">
      <w:pPr>
        <w:pStyle w:val="ConsPlusTitle"/>
        <w:widowControl/>
        <w:numPr>
          <w:ilvl w:val="1"/>
          <w:numId w:val="6"/>
        </w:numPr>
        <w:tabs>
          <w:tab w:val="left" w:pos="1134"/>
          <w:tab w:val="left" w:pos="1353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Комплект документов, сформированный в соответствии с пунктом 20 Административного регламента, представляется в Администрацию путем передачи Заявителем делопроизводителю  или в порядке направления входящей корреспонденции по почте.</w:t>
      </w:r>
    </w:p>
    <w:p w:rsidR="00220C8D" w:rsidRDefault="00220C8D" w:rsidP="00B47E41">
      <w:pPr>
        <w:pStyle w:val="ConsPlusTitle"/>
        <w:widowControl/>
        <w:numPr>
          <w:ilvl w:val="1"/>
          <w:numId w:val="6"/>
        </w:numPr>
        <w:tabs>
          <w:tab w:val="left" w:pos="1134"/>
          <w:tab w:val="left" w:pos="1353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Комплект документов принимается специалисту, в должностные обязанности которого входит прием и регистрация документов. Специалист регистрирует комплект документов, присваивает ему входящий номер.</w:t>
      </w:r>
    </w:p>
    <w:p w:rsidR="00220C8D" w:rsidRDefault="00220C8D" w:rsidP="00B47E41">
      <w:pPr>
        <w:pStyle w:val="ConsPlusTitle"/>
        <w:widowControl/>
        <w:numPr>
          <w:ilvl w:val="1"/>
          <w:numId w:val="6"/>
        </w:numPr>
        <w:tabs>
          <w:tab w:val="left" w:pos="1134"/>
          <w:tab w:val="left" w:pos="1353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Максимальный срок исполнения действия  составляет 10 минут.</w:t>
      </w:r>
    </w:p>
    <w:p w:rsidR="00220C8D" w:rsidRPr="007856B8" w:rsidRDefault="00220C8D" w:rsidP="00B47E41">
      <w:pPr>
        <w:pStyle w:val="ConsPlusTitle"/>
        <w:widowControl/>
        <w:numPr>
          <w:ilvl w:val="1"/>
          <w:numId w:val="6"/>
        </w:numPr>
        <w:tabs>
          <w:tab w:val="left" w:pos="1134"/>
          <w:tab w:val="left" w:pos="1353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Комплект    документов    в    соответствии    с   установленным порядком делопроизводства передается главе </w:t>
      </w:r>
      <w:r w:rsidRPr="007856B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Быстринского </w:t>
      </w:r>
      <w:r w:rsidRPr="007856B8">
        <w:rPr>
          <w:rFonts w:ascii="Times New Roman" w:hAnsi="Times New Roman" w:cs="Times New Roman"/>
          <w:b w:val="0"/>
          <w:sz w:val="28"/>
          <w:szCs w:val="28"/>
        </w:rPr>
        <w:t>се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льского поселения </w:t>
      </w:r>
      <w:r w:rsidRPr="007856B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856B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для оформления  резолюции  об исполнении муниципальной услуги. </w:t>
      </w:r>
    </w:p>
    <w:p w:rsidR="00220C8D" w:rsidRDefault="00220C8D" w:rsidP="00B47E41">
      <w:pPr>
        <w:pStyle w:val="ConsPlusTitle"/>
        <w:widowControl/>
        <w:numPr>
          <w:ilvl w:val="1"/>
          <w:numId w:val="6"/>
        </w:numPr>
        <w:tabs>
          <w:tab w:val="left" w:pos="1134"/>
          <w:tab w:val="left" w:pos="1353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Максимальный срок исполнения  действия не должен превышать 1 рабочего дня.</w:t>
      </w:r>
    </w:p>
    <w:p w:rsidR="00220C8D" w:rsidRDefault="00220C8D" w:rsidP="00B47E41">
      <w:pPr>
        <w:pStyle w:val="ConsPlusTitle"/>
        <w:widowControl/>
        <w:numPr>
          <w:ilvl w:val="0"/>
          <w:numId w:val="6"/>
        </w:numPr>
        <w:suppressAutoHyphens/>
        <w:autoSpaceDN/>
        <w:adjustRightInd/>
        <w:ind w:left="0" w:firstLine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Рассмотрение заявления и прилагаемых к нему документов</w:t>
      </w:r>
    </w:p>
    <w:p w:rsidR="00220C8D" w:rsidRDefault="00220C8D" w:rsidP="00B47E41">
      <w:pPr>
        <w:pStyle w:val="ConsPlusTitle"/>
        <w:widowControl/>
        <w:numPr>
          <w:ilvl w:val="1"/>
          <w:numId w:val="6"/>
        </w:numPr>
        <w:tabs>
          <w:tab w:val="left" w:pos="1134"/>
          <w:tab w:val="left" w:pos="1353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Основанием для исполнения административной процедуры рассмотрения заявления и прилагаемых к нему документов является поступление указанных в пункте 20 Административного регламента документов с резолюцией главы поселения  об исполнении муниципальной функции специалисту администрации.</w:t>
      </w:r>
    </w:p>
    <w:p w:rsidR="00220C8D" w:rsidRDefault="00220C8D" w:rsidP="00B47E41">
      <w:pPr>
        <w:pStyle w:val="ConsPlusTitle"/>
        <w:widowControl/>
        <w:numPr>
          <w:ilvl w:val="1"/>
          <w:numId w:val="6"/>
        </w:numPr>
        <w:tabs>
          <w:tab w:val="left" w:pos="1134"/>
          <w:tab w:val="left" w:pos="1353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Заявление  и  прилагаемые к нему документы с резолюцией главы казанского сельского поселения об исполнении Муниципальной услуги по выдаче Разрешений передаются  специалисту Администрации (далее - ответственный исполнитель).</w:t>
      </w:r>
    </w:p>
    <w:p w:rsidR="00220C8D" w:rsidRDefault="00220C8D" w:rsidP="00B47E41">
      <w:pPr>
        <w:pStyle w:val="ConsPlusTitle"/>
        <w:widowControl/>
        <w:numPr>
          <w:ilvl w:val="1"/>
          <w:numId w:val="6"/>
        </w:numPr>
        <w:tabs>
          <w:tab w:val="left" w:pos="1134"/>
          <w:tab w:val="left" w:pos="1353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Ответственный  исполнитель  принимает поступившие документы, регистрирует их в журнале входящей документации на выдачу Разрешений и проверяет их комплектность. 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26.4. В случае выявления неполноты сведений, указанных в заявлении, и (или) представления  неполного комплекта документов ответственный исполнитель готовит письменное уведомление о необходимости представления недостающих документов и дополнении недостающих сведений и представляет его на подпись главе администрации Быстринского сельского поселения. 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42"/>
          <w:tab w:val="left" w:pos="1134"/>
          <w:tab w:val="left" w:pos="1276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26.5. Подписанное уведомление регистрируется специалистом Администрации  и направляется заявителю почтовым отправлением.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42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26.6. В случае получения уведомления о необходимости представления полного комплекта документов  Заявитель обязан в рекомендуемый в уведомлении срок представить недостающую документацию и (или) сведения. </w:t>
      </w:r>
    </w:p>
    <w:p w:rsidR="00220C8D" w:rsidRDefault="00220C8D" w:rsidP="00B47E41">
      <w:pPr>
        <w:pStyle w:val="ConsPlusTitle"/>
        <w:widowControl/>
        <w:numPr>
          <w:ilvl w:val="1"/>
          <w:numId w:val="7"/>
        </w:numPr>
        <w:tabs>
          <w:tab w:val="left" w:pos="0"/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 случае непредставления (дополнения) недостающих сведений или документов в рекомендуемый в уведомлении срок ответственный исполнитель готовит уведомление об отказе в исполнении Муниципальной услуги.</w:t>
      </w:r>
    </w:p>
    <w:p w:rsidR="00220C8D" w:rsidRDefault="00220C8D" w:rsidP="00B47E41">
      <w:pPr>
        <w:pStyle w:val="ConsPlusTitle"/>
        <w:widowControl/>
        <w:numPr>
          <w:ilvl w:val="1"/>
          <w:numId w:val="7"/>
        </w:numPr>
        <w:tabs>
          <w:tab w:val="left" w:pos="0"/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 случае установления факта наличия в документах и материалах, представленных Заявителем, недостоверной или искаженной информации ответственный исполнитель готовит уведомление об отказе в выдаче Разрешения.</w:t>
      </w:r>
    </w:p>
    <w:p w:rsidR="00220C8D" w:rsidRDefault="00220C8D" w:rsidP="00B47E41">
      <w:pPr>
        <w:pStyle w:val="ConsPlusTitle"/>
        <w:widowControl/>
        <w:numPr>
          <w:ilvl w:val="1"/>
          <w:numId w:val="7"/>
        </w:numPr>
        <w:tabs>
          <w:tab w:val="left" w:pos="0"/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 полном комплекте поступивших документов и полноте сведений, указанных в заявлении, ответственный исполнитель собирает комиссию для проведения комиссионного обследования указанных в заявлении зеленых насаждений в соответствии с пунктами 49-53 Административного регламента. </w:t>
      </w:r>
    </w:p>
    <w:p w:rsidR="00220C8D" w:rsidRDefault="00220C8D" w:rsidP="00B47E41">
      <w:pPr>
        <w:pStyle w:val="ConsPlusTitle"/>
        <w:widowControl/>
        <w:numPr>
          <w:ilvl w:val="1"/>
          <w:numId w:val="7"/>
        </w:numPr>
        <w:tabs>
          <w:tab w:val="left" w:pos="0"/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Срок исполнения данной административной процедуры составляет 5 рабочих дней со дня поступления в отдел заявления и документов, указанных в пункте 20  Административного регламента.</w:t>
      </w:r>
    </w:p>
    <w:p w:rsidR="00220C8D" w:rsidRDefault="00220C8D" w:rsidP="00B47E4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27. Комиссионное обследование зеленых насаждений и подготовка акта комиссионного обследования</w:t>
      </w:r>
    </w:p>
    <w:p w:rsidR="00220C8D" w:rsidRDefault="00220C8D" w:rsidP="00B47E41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27.1. Основанием для исполнения административной процедуры комиссионного обследования зеленых насаждений и подготовки акта комиссионного обследования  является представление заявления и полного комплекта  документов, предусмотренного пунктом 20 Административного регламента.</w:t>
      </w:r>
    </w:p>
    <w:p w:rsidR="00220C8D" w:rsidRDefault="00220C8D" w:rsidP="00B47E41">
      <w:pPr>
        <w:pStyle w:val="ConsPlusTitle"/>
        <w:widowControl/>
        <w:numPr>
          <w:ilvl w:val="1"/>
          <w:numId w:val="8"/>
        </w:numPr>
        <w:tabs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Ответственный исполнитель организует комиссионное обследование указанных в заявлении зеленых насаждений. Комиссионное обследование производится комиссией по оценке целесообразности сноса зеленых насаждений (далее - Комиссия). </w:t>
      </w:r>
    </w:p>
    <w:p w:rsidR="00220C8D" w:rsidRDefault="00220C8D" w:rsidP="00B47E41">
      <w:pPr>
        <w:pStyle w:val="ConsPlusTitle"/>
        <w:widowControl/>
        <w:tabs>
          <w:tab w:val="left" w:pos="720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Комиссия собирается по мере поступления Заявлений. </w:t>
      </w:r>
    </w:p>
    <w:p w:rsidR="00220C8D" w:rsidRDefault="00220C8D" w:rsidP="00B47E41">
      <w:pPr>
        <w:pStyle w:val="ConsPlusTitle"/>
        <w:widowControl/>
        <w:numPr>
          <w:ilvl w:val="1"/>
          <w:numId w:val="8"/>
        </w:numPr>
        <w:tabs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После комиссионного обследования в течение трех рабочих дней ответственный исполнитель формирует акт комиссионного обследования, который подписывается Председателем и членами Комиссии. </w:t>
      </w:r>
    </w:p>
    <w:p w:rsidR="00220C8D" w:rsidRDefault="00220C8D" w:rsidP="00B47E41">
      <w:pPr>
        <w:pStyle w:val="ConsPlusTitle"/>
        <w:widowControl/>
        <w:numPr>
          <w:ilvl w:val="1"/>
          <w:numId w:val="8"/>
        </w:numPr>
        <w:tabs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основании акта комиссионного обследования ответственный исполнитель готовит Разрешение. </w:t>
      </w:r>
    </w:p>
    <w:p w:rsidR="00220C8D" w:rsidRDefault="00220C8D" w:rsidP="00B47E41">
      <w:pPr>
        <w:pStyle w:val="ConsPlusTitle"/>
        <w:widowControl/>
        <w:numPr>
          <w:ilvl w:val="1"/>
          <w:numId w:val="8"/>
        </w:numPr>
        <w:tabs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Срок исполнения административной процедуры составляет не более 20 рабочих дней.</w:t>
      </w:r>
    </w:p>
    <w:p w:rsidR="00220C8D" w:rsidRDefault="00220C8D" w:rsidP="00B47E41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20C8D" w:rsidRDefault="00220C8D" w:rsidP="00B47E41">
      <w:pPr>
        <w:pStyle w:val="ConsPlusTitle"/>
        <w:widowControl/>
        <w:numPr>
          <w:ilvl w:val="0"/>
          <w:numId w:val="8"/>
        </w:numPr>
        <w:suppressAutoHyphens/>
        <w:autoSpaceDN/>
        <w:adjustRightInd/>
        <w:ind w:left="0" w:firstLine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Подготовка и выдача Разрешения </w:t>
      </w:r>
    </w:p>
    <w:p w:rsidR="00220C8D" w:rsidRDefault="00220C8D" w:rsidP="00B47E41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28.1. В течение трех рабочих дней после подписания акта комиссионного обследования ответственный исполнитель оформляет 2 бланка Разрешения в соответствии с формой, указанной в приложении № 3 к Административному регламенту. </w:t>
      </w:r>
    </w:p>
    <w:p w:rsidR="00220C8D" w:rsidRDefault="00220C8D" w:rsidP="00B47E41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28.2. Оформленные бланки Разрешения подписываются главой Быстринского сельского поселения, регистрируются специалистом и передаются ответственному специалисту для последующей передачи Заявителю.</w:t>
      </w:r>
    </w:p>
    <w:p w:rsidR="00220C8D" w:rsidRDefault="00220C8D" w:rsidP="00B47E41">
      <w:pPr>
        <w:jc w:val="both"/>
        <w:rPr>
          <w:sz w:val="28"/>
          <w:szCs w:val="28"/>
        </w:rPr>
      </w:pPr>
      <w:bookmarkStart w:id="0" w:name="sub_12137"/>
      <w:r>
        <w:rPr>
          <w:sz w:val="28"/>
          <w:szCs w:val="28"/>
        </w:rPr>
        <w:t xml:space="preserve">28.3. В случае поступления заявления по почте ответственный исполнитель  информирует Заявителя по телефону (при наличии) о готовности Разрешения и возможном времени его получения, либо направляет информацию по почте. </w:t>
      </w:r>
    </w:p>
    <w:p w:rsidR="00220C8D" w:rsidRDefault="00220C8D" w:rsidP="00B47E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28.4. Оба экземпляра Разрешения заверяются оригиналом подписи Заявителя (уполномоченного представителя Заявителя), а для юридического лица дополнительно печатью юридического лица. </w:t>
      </w:r>
    </w:p>
    <w:bookmarkEnd w:id="0"/>
    <w:p w:rsidR="00220C8D" w:rsidRDefault="00220C8D" w:rsidP="00B47E41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Один экземпляр Разрешения выдается Заявителю (уполномоченному представителю Заявителя) под роспись в  журнале выдачи Разрешений.</w:t>
      </w:r>
    </w:p>
    <w:p w:rsidR="00220C8D" w:rsidRDefault="00220C8D" w:rsidP="00B47E41">
      <w:pPr>
        <w:pStyle w:val="ConsPlusTitle"/>
        <w:widowControl/>
        <w:numPr>
          <w:ilvl w:val="0"/>
          <w:numId w:val="8"/>
        </w:numPr>
        <w:suppressAutoHyphens/>
        <w:autoSpaceDN/>
        <w:adjustRightInd/>
        <w:ind w:left="0" w:firstLine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Отказ в выдаче Разрешения </w:t>
      </w:r>
    </w:p>
    <w:p w:rsidR="00220C8D" w:rsidRDefault="00220C8D" w:rsidP="00B47E41">
      <w:pPr>
        <w:pStyle w:val="ConsPlusTitle"/>
        <w:widowControl/>
        <w:numPr>
          <w:ilvl w:val="1"/>
          <w:numId w:val="9"/>
        </w:numPr>
        <w:suppressAutoHyphens/>
        <w:autoSpaceDN/>
        <w:adjustRightInd/>
        <w:ind w:left="0" w:firstLine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Административная процедура отказа в выдаче Разрешения производится на основаниях, указанных в пункте 19 Административного регламента.</w:t>
      </w:r>
    </w:p>
    <w:p w:rsidR="00220C8D" w:rsidRDefault="00220C8D" w:rsidP="00B47E41">
      <w:pPr>
        <w:pStyle w:val="ConsPlusTitle"/>
        <w:widowControl/>
        <w:numPr>
          <w:ilvl w:val="1"/>
          <w:numId w:val="8"/>
        </w:numPr>
        <w:tabs>
          <w:tab w:val="left" w:pos="0"/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 выявлении в ходе рассмотрения материалов Заявителя оснований для отказа в выдаче Разрешения ответственный исполнитель готовит письменное уведомление об отказе в выдаче Разрешения, оформленное в соответствии с приложением № 3 к Административному регламенту, и представляет его на подпись главе Быстринского сельского поселения. </w:t>
      </w:r>
    </w:p>
    <w:p w:rsidR="00220C8D" w:rsidRDefault="00220C8D" w:rsidP="00B47E41">
      <w:pPr>
        <w:pStyle w:val="ConsPlusTitle"/>
        <w:widowControl/>
        <w:numPr>
          <w:ilvl w:val="1"/>
          <w:numId w:val="8"/>
        </w:numPr>
        <w:tabs>
          <w:tab w:val="left" w:pos="0"/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Подписанное уведомление специалист Администрации регистрирует, присваивает ему исходящий номер, после чего направляет его  Заявителю почтовым отправлением.</w:t>
      </w:r>
    </w:p>
    <w:p w:rsidR="00220C8D" w:rsidRDefault="00220C8D" w:rsidP="00B47E41">
      <w:pPr>
        <w:pStyle w:val="ConsPlusTitle"/>
        <w:widowControl/>
        <w:numPr>
          <w:ilvl w:val="1"/>
          <w:numId w:val="8"/>
        </w:numPr>
        <w:tabs>
          <w:tab w:val="left" w:pos="0"/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Срок исполнения административной процедуры по отказу в выдаче  Разрешения не должен превышать 5 рабочих дней со дня выявления основания для отказа в выдаче Разрешения. 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20C8D" w:rsidRDefault="00220C8D" w:rsidP="00B47E41">
      <w:pPr>
        <w:pStyle w:val="ConsPlusTitle"/>
        <w:widowControl/>
        <w:numPr>
          <w:ilvl w:val="0"/>
          <w:numId w:val="8"/>
        </w:numPr>
        <w:suppressAutoHyphens/>
        <w:autoSpaceDN/>
        <w:adjustRightInd/>
        <w:ind w:left="0" w:firstLine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Продление Разрешения </w:t>
      </w:r>
    </w:p>
    <w:p w:rsidR="00220C8D" w:rsidRDefault="00220C8D" w:rsidP="00B47E4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30.1. Основанием для начала процедуры продления Разрешения является обращение Заявителя лично либо в письменной форме с обоснованием и предоставление документов, указанных в пункте 21 Административного регламента.</w:t>
      </w:r>
    </w:p>
    <w:p w:rsidR="00220C8D" w:rsidRDefault="00220C8D" w:rsidP="00B47E4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30.2. Разрешение продляется ответственным исполнителем  Администрации.</w:t>
      </w:r>
    </w:p>
    <w:p w:rsidR="00220C8D" w:rsidRDefault="00220C8D" w:rsidP="00B47E4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30.3. Ответственный исполнитель  в выданном ранее Разрешении делает отметку о сроке, на который продлено Разрешение, и ставит свою подпись с указанием фамилии и инициалов имени и отчества. </w:t>
      </w:r>
    </w:p>
    <w:p w:rsidR="00220C8D" w:rsidRDefault="00220C8D" w:rsidP="00B47E4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30.4. Продление разрешения осуществляется в часы приема специалистов отдела по охране окружающей среды.</w:t>
      </w:r>
    </w:p>
    <w:p w:rsidR="00220C8D" w:rsidRDefault="00220C8D" w:rsidP="00B47E4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30.5. Срок исполнения административной процедуры продления Разрешения не должен превышать трех рабочих дней с момента обращения Заявителя и предоставления документов согласно пункту 21 Административного регламента.</w:t>
      </w:r>
    </w:p>
    <w:p w:rsidR="00220C8D" w:rsidRDefault="00220C8D" w:rsidP="00B47E4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20C8D" w:rsidRDefault="00220C8D" w:rsidP="00B47E41">
      <w:pPr>
        <w:pStyle w:val="ConsPlusTitle"/>
        <w:widowControl/>
        <w:numPr>
          <w:ilvl w:val="0"/>
          <w:numId w:val="8"/>
        </w:numPr>
        <w:suppressAutoHyphens/>
        <w:autoSpaceDN/>
        <w:adjustRightInd/>
        <w:ind w:left="0" w:firstLine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Аннулирование Разрешения </w:t>
      </w:r>
    </w:p>
    <w:p w:rsidR="00220C8D" w:rsidRDefault="00220C8D" w:rsidP="00B47E41">
      <w:pPr>
        <w:pStyle w:val="ConsPlusTitle"/>
        <w:widowControl/>
        <w:numPr>
          <w:ilvl w:val="1"/>
          <w:numId w:val="10"/>
        </w:numPr>
        <w:tabs>
          <w:tab w:val="left" w:pos="0"/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Основанием     для     начала     исполнения     административной     процедуры аннулирования Разрешения является: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1) невыполнение условий, указанных в Разрешении;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2) истечение 1 года со дня окончания срока выполнения работ, указанного в Разрешении, в случае невыполнения Заявителем работ, указанных в Разрешении;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3) истечение 1 года со дня подписания Разрешения директором Инспекции, в случае неявки Заявителя для получения Разрешения;  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4) установление факта предоставления для получения Разрешения  заведомо ложных сведений;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5) получение от органа исполнительной власти, уполномоченного на осуществление государственной регистрации юридических лиц и индивидуальных предпринимателей, сведений о ликвидации юридического лица или прекращении его деятельности, о прекращении физическим лицом деятельности в качестве индивидуального предпринимателя, признании банкротом, аресте счетов и имущества юридического лица.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31.2. При установлении оснований для аннулирования Разрешения, предусмотренных подпунктами 1, 2, 4, 5 пункта 68 Административного регламента, ответственный исполнитель готовит уведомление об аннулировании  Разрешения  и представляет его на подпись главе Быстринского сельского поселения. В случае, предусмотренном подпунктом 3 пункта 31.1. Административного регламента Заявитель не информируется об  аннулировании Разрешения.</w:t>
      </w:r>
    </w:p>
    <w:p w:rsidR="00220C8D" w:rsidRDefault="00220C8D" w:rsidP="00B47E41">
      <w:pPr>
        <w:pStyle w:val="ConsPlusTitle"/>
        <w:widowControl/>
        <w:numPr>
          <w:ilvl w:val="1"/>
          <w:numId w:val="11"/>
        </w:numPr>
        <w:tabs>
          <w:tab w:val="left" w:pos="0"/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Подписанное уведомление регистрируется специалистом Администрации и направляется Заявителю почтовым отправлением. Уведомление должно содержать информацию о необходимости предоставления в Администрацию  аннулированного Разрешения  для его списания.</w:t>
      </w:r>
    </w:p>
    <w:p w:rsidR="00220C8D" w:rsidRDefault="00220C8D" w:rsidP="00B47E41">
      <w:pPr>
        <w:pStyle w:val="ConsPlusTitle"/>
        <w:widowControl/>
        <w:numPr>
          <w:ilvl w:val="1"/>
          <w:numId w:val="11"/>
        </w:numPr>
        <w:tabs>
          <w:tab w:val="left" w:pos="975"/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Срок исполнения административной процедуры по аннулированию Разрешения  не должен превышать 3 рабочих дней со дня установления основания для аннулирования Разрешения.</w:t>
      </w:r>
    </w:p>
    <w:p w:rsidR="00220C8D" w:rsidRDefault="00220C8D" w:rsidP="00B47E41">
      <w:pPr>
        <w:pStyle w:val="ConsPlusTitle"/>
        <w:widowControl/>
        <w:numPr>
          <w:ilvl w:val="0"/>
          <w:numId w:val="11"/>
        </w:numPr>
        <w:suppressAutoHyphens/>
        <w:autoSpaceDN/>
        <w:adjustRightInd/>
        <w:ind w:left="0" w:firstLine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Ведение реестра Разрешений </w:t>
      </w:r>
    </w:p>
    <w:p w:rsidR="00220C8D" w:rsidRDefault="00220C8D" w:rsidP="00B47E41">
      <w:pPr>
        <w:pStyle w:val="ConsPlusTitle"/>
        <w:widowControl/>
        <w:numPr>
          <w:ilvl w:val="1"/>
          <w:numId w:val="12"/>
        </w:numPr>
        <w:tabs>
          <w:tab w:val="left" w:pos="975"/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Основанием  для  начала  процедуры  внесения  записи  в  реестр Разрешений  является принятие Администрацией решения: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о выдаче Разрешения;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о продлении Разрешения.</w:t>
      </w:r>
    </w:p>
    <w:p w:rsidR="00220C8D" w:rsidRDefault="00220C8D" w:rsidP="00B47E41">
      <w:pPr>
        <w:pStyle w:val="ConsPlusTitle"/>
        <w:widowControl/>
        <w:numPr>
          <w:ilvl w:val="1"/>
          <w:numId w:val="12"/>
        </w:numPr>
        <w:tabs>
          <w:tab w:val="left" w:pos="975"/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Ведение  реестра  Разрешений   осуществляется  специалистом,  в должностные обязанности которого  входит ведение реестра Разрешений, при исполнении соответствующих административных процедур.</w:t>
      </w:r>
    </w:p>
    <w:p w:rsidR="00220C8D" w:rsidRDefault="00220C8D" w:rsidP="00B47E41">
      <w:pPr>
        <w:pStyle w:val="ConsPlusTitle"/>
        <w:widowControl/>
        <w:numPr>
          <w:ilvl w:val="1"/>
          <w:numId w:val="12"/>
        </w:numPr>
        <w:tabs>
          <w:tab w:val="left" w:pos="975"/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Реестр Разрешений  содержит следующую информацию о каждом выданном Разрешении: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полное наименование и место нахождения (адрес) Заявителя;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дата принятия решения о выдаче Разрешения, регистрационный номер Разрешения;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место проведения работ согласно Разрешению;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количество и виды зеленых насаждений;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виды работ;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срок действия Разрешения;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срок и дата продления действия Разрешения;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дата аннулирования Разрешения.</w:t>
      </w:r>
    </w:p>
    <w:p w:rsidR="00220C8D" w:rsidRDefault="00220C8D" w:rsidP="00B47E41">
      <w:pPr>
        <w:pStyle w:val="ConsPlusTitle"/>
        <w:widowControl/>
        <w:numPr>
          <w:ilvl w:val="1"/>
          <w:numId w:val="12"/>
        </w:numPr>
        <w:tabs>
          <w:tab w:val="left" w:pos="975"/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Реестр Разрешений  ведется в электронной форме.</w:t>
      </w:r>
    </w:p>
    <w:p w:rsidR="00220C8D" w:rsidRDefault="00220C8D" w:rsidP="00B47E41">
      <w:pPr>
        <w:pStyle w:val="ConsPlusTitle"/>
        <w:widowControl/>
        <w:numPr>
          <w:ilvl w:val="1"/>
          <w:numId w:val="12"/>
        </w:numPr>
        <w:tabs>
          <w:tab w:val="left" w:pos="975"/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Срок исполнения административной процедуры составляет не более 3 рабочих дней.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975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20C8D" w:rsidRDefault="00220C8D" w:rsidP="00B47E41">
      <w:pPr>
        <w:pStyle w:val="ConsPlusTitle"/>
        <w:widowControl/>
        <w:numPr>
          <w:ilvl w:val="0"/>
          <w:numId w:val="12"/>
        </w:numPr>
        <w:tabs>
          <w:tab w:val="left" w:pos="1134"/>
        </w:tabs>
        <w:suppressAutoHyphens/>
        <w:autoSpaceDN/>
        <w:adjustRightInd/>
        <w:ind w:left="0" w:firstLine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Сроки хранения Разрешений </w:t>
      </w:r>
    </w:p>
    <w:p w:rsidR="00220C8D" w:rsidRDefault="00220C8D" w:rsidP="00B47E41">
      <w:pPr>
        <w:pStyle w:val="ConsPlusTitle"/>
        <w:widowControl/>
        <w:numPr>
          <w:ilvl w:val="1"/>
          <w:numId w:val="12"/>
        </w:numPr>
        <w:tabs>
          <w:tab w:val="left" w:pos="0"/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 выполнении Заявителем работ в установленные сроки Разрешение  передается для хранения в архив Администрации. </w:t>
      </w:r>
    </w:p>
    <w:p w:rsidR="00220C8D" w:rsidRDefault="00220C8D" w:rsidP="00B47E41">
      <w:pPr>
        <w:pStyle w:val="ConsPlusTitle"/>
        <w:widowControl/>
        <w:numPr>
          <w:ilvl w:val="1"/>
          <w:numId w:val="12"/>
        </w:numPr>
        <w:tabs>
          <w:tab w:val="left" w:pos="1134"/>
          <w:tab w:val="left" w:pos="1353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 случае невыполнения работ в установленные сроки Разрешение  хранится у ответственного исполнителя в течение года после окончания сроков выполнения работ, указанных в Разрешении. Если в этот период не поступает обращение о продлении Разрешения, Разрешение  считается аннулированным и передается на хранение в архив Администрации.</w:t>
      </w:r>
    </w:p>
    <w:p w:rsidR="00220C8D" w:rsidRDefault="00220C8D" w:rsidP="00B47E41">
      <w:pPr>
        <w:pStyle w:val="ConsPlusTitle"/>
        <w:widowControl/>
        <w:numPr>
          <w:ilvl w:val="1"/>
          <w:numId w:val="12"/>
        </w:numPr>
        <w:tabs>
          <w:tab w:val="left" w:pos="1134"/>
          <w:tab w:val="left" w:pos="1353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случае неявки Заявителя для получения Разрешения  два экземпляра Разрешения  хранятся у ответственного исполнителя в течение одного года со дня подписания главой Быстринского сельского поселения, после чего Разрешение  считается аннулированным и передается на хранение в архив Администрации. </w:t>
      </w:r>
    </w:p>
    <w:p w:rsidR="00220C8D" w:rsidRDefault="00220C8D" w:rsidP="00B47E41">
      <w:pPr>
        <w:pStyle w:val="ConsPlusTitle"/>
        <w:widowControl/>
        <w:numPr>
          <w:ilvl w:val="1"/>
          <w:numId w:val="12"/>
        </w:numPr>
        <w:tabs>
          <w:tab w:val="left" w:pos="1134"/>
          <w:tab w:val="left" w:pos="1353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Срок хранения в архиве Администрации составляет 5 лет.</w:t>
      </w:r>
    </w:p>
    <w:p w:rsidR="00220C8D" w:rsidRDefault="00220C8D" w:rsidP="00B47E41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20C8D" w:rsidRDefault="00220C8D" w:rsidP="00B47E41">
      <w:pPr>
        <w:pStyle w:val="ConsPlusTitle"/>
        <w:widowControl/>
        <w:numPr>
          <w:ilvl w:val="0"/>
          <w:numId w:val="12"/>
        </w:numPr>
        <w:suppressAutoHyphens/>
        <w:autoSpaceDN/>
        <w:adjustRightInd/>
        <w:ind w:left="0" w:firstLine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Порядок предоставления информации из реестра Разрешений </w:t>
      </w:r>
    </w:p>
    <w:p w:rsidR="00220C8D" w:rsidRDefault="00220C8D" w:rsidP="00B47E41">
      <w:pPr>
        <w:pStyle w:val="ConsPlusTitle"/>
        <w:widowControl/>
        <w:numPr>
          <w:ilvl w:val="1"/>
          <w:numId w:val="12"/>
        </w:numPr>
        <w:tabs>
          <w:tab w:val="left" w:pos="975"/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Информация, содержащаяся в реестре Разрешений, является открытой для ознакомления с ней физических и юридических лиц. Указанные лица получают информацию из реестра Разрешений  в виде выписки о конкретных субъектах хозяйствующей деятельности.</w:t>
      </w:r>
    </w:p>
    <w:p w:rsidR="00220C8D" w:rsidRDefault="00220C8D" w:rsidP="00B47E41">
      <w:pPr>
        <w:pStyle w:val="ConsPlusTitle"/>
        <w:widowControl/>
        <w:numPr>
          <w:ilvl w:val="1"/>
          <w:numId w:val="12"/>
        </w:numPr>
        <w:tabs>
          <w:tab w:val="left" w:pos="975"/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Основанием для начала процедуры предоставления информации из реестра Разрешений является поступление соответствующего заявления в Администрацию.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Для получения информации из реестра Разрешений Заявитель может обратиться в Администрацию: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в письменной форме;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по электронной почте;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по телефону.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 заявлении указывается один из следующих параметров или их совокупность: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наименование испрашиваемого субъекта хозяйствующей деятельности;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место производства работ (адрес) по сносу зеленых насаждений.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При обращении по телефону специалист, ответственный  за предоставление информации из реестра Разрешений, предоставляет информацию по следующим вопросам: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наличие либо отсутствие Разрешения  на производимые работы по указанному в обращении адресу;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виды и количество зеленых насаждений, а также разрешенный вид работ согласно Разрешению  по указанному в Разрешении  адресу.</w:t>
      </w:r>
    </w:p>
    <w:p w:rsidR="00220C8D" w:rsidRDefault="00220C8D" w:rsidP="00B47E41">
      <w:pPr>
        <w:pStyle w:val="ConsPlusTitle"/>
        <w:widowControl/>
        <w:numPr>
          <w:ilvl w:val="1"/>
          <w:numId w:val="12"/>
        </w:numPr>
        <w:tabs>
          <w:tab w:val="left" w:pos="975"/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Специалист, в должностные обязанности которого входит предоставление информации из реестра Разрешений идентифицирует запись в реестре Разрешений, к которой относится запрос Заявителя, и направляет в адрес Заявителя сведения о наличие либо отсутствии испрашиваемого Разрешения. При наличии Разрешения  – сведения о Разрешении, указанные в обращении, или все сведения о Разрешении, содержащиеся в реестре Разрешений. Сведения направляются Заявителю тем же способом, что и поступившее обращение.</w:t>
      </w:r>
    </w:p>
    <w:p w:rsidR="00220C8D" w:rsidRDefault="00220C8D" w:rsidP="00B47E41">
      <w:pPr>
        <w:pStyle w:val="ConsPlusTitle"/>
        <w:widowControl/>
        <w:numPr>
          <w:ilvl w:val="1"/>
          <w:numId w:val="12"/>
        </w:numPr>
        <w:tabs>
          <w:tab w:val="left" w:pos="975"/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Срок предоставления информации из реестра Разрешений: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в письменной форме – 5 рабочих дней с момента поступления письменного обращения;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в электронной форме – 3 рабочих дня с момента поступления обращения.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34.5. При отсутствии в запросе одновременно всех необходимых реквизитов, а также при невозможности по указанным реквизитам идентифицировать Разрешение  специалист направляет в адрес Заявителя мотивированное письмо о невозможности предоставления информации из реестра Разрешений. Сведения направляются Заявителю тем же способом, что и поступившее обращение.</w:t>
      </w:r>
    </w:p>
    <w:p w:rsidR="00220C8D" w:rsidRDefault="00220C8D" w:rsidP="00B47E41">
      <w:pPr>
        <w:pStyle w:val="ConsPlusTitle"/>
        <w:widowControl/>
        <w:numPr>
          <w:ilvl w:val="1"/>
          <w:numId w:val="13"/>
        </w:numPr>
        <w:tabs>
          <w:tab w:val="left" w:pos="975"/>
          <w:tab w:val="left" w:pos="1134"/>
        </w:tabs>
        <w:suppressAutoHyphens/>
        <w:autoSpaceDN/>
        <w:adjustRightInd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Заявление о предоставлении информации из реестра Разрешений  не рассматривается при отсутствии в нем сведений об авторе заявления (фамилии, имени, отчества физического лица, наименования юридического лица, почтового адреса, по которому должен быть направлен ответ).</w:t>
      </w:r>
    </w:p>
    <w:p w:rsidR="00220C8D" w:rsidRDefault="00220C8D" w:rsidP="00B47E41">
      <w:pPr>
        <w:pStyle w:val="ConsPlusTitle"/>
        <w:widowControl/>
        <w:tabs>
          <w:tab w:val="left" w:pos="0"/>
          <w:tab w:val="left" w:pos="975"/>
          <w:tab w:val="left" w:pos="1134"/>
        </w:tabs>
        <w:spacing w:line="100" w:lineRule="atLeas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20C8D" w:rsidRDefault="00220C8D" w:rsidP="00B47E41">
      <w:pPr>
        <w:shd w:val="clear" w:color="auto" w:fill="FFFFFF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  <w:lang w:val="en-US"/>
        </w:rPr>
        <w:t>IV</w:t>
      </w:r>
      <w:r>
        <w:rPr>
          <w:b/>
          <w:bCs/>
          <w:spacing w:val="1"/>
          <w:sz w:val="28"/>
          <w:szCs w:val="28"/>
        </w:rPr>
        <w:t>. Порядок и формы контроля за исполнением муниципальной услуги</w:t>
      </w:r>
    </w:p>
    <w:p w:rsidR="00220C8D" w:rsidRDefault="00220C8D" w:rsidP="00B47E4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20C8D" w:rsidRDefault="00220C8D" w:rsidP="00B47E41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административных процедур при предоставлении муниципальной услуги, осуществляется должностными лицами Администрации сельского поселения, ответственными за организацию работы по предоставлению муниципальной услуги.</w:t>
      </w:r>
    </w:p>
    <w:p w:rsidR="00220C8D" w:rsidRDefault="00220C8D" w:rsidP="00B47E41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Персональная ответственность должностных лиц, закрепляется в их должностных регламентах в соответствии с требованиями законодательства Российской Федерации. </w:t>
      </w:r>
    </w:p>
    <w:p w:rsidR="00220C8D" w:rsidRDefault="00220C8D" w:rsidP="00B47E41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Исполнитель, ответственный за осуществление соответствующих административных процедур Административного регламента, несет персональную ответственность за:</w:t>
      </w:r>
    </w:p>
    <w:p w:rsidR="00220C8D" w:rsidRDefault="00220C8D" w:rsidP="00B47E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соответствие результатов рассмотрения документов требованиям законодательства Российской Федерации;</w:t>
      </w:r>
    </w:p>
    <w:p w:rsidR="00220C8D" w:rsidRDefault="00220C8D" w:rsidP="00B47E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сроков и порядка приема документов, правильность внесения записи в журналы учета;</w:t>
      </w:r>
    </w:p>
    <w:p w:rsidR="00220C8D" w:rsidRDefault="00220C8D" w:rsidP="00B47E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сроков и порядка оформления документов;</w:t>
      </w:r>
    </w:p>
    <w:p w:rsidR="00220C8D" w:rsidRDefault="00220C8D" w:rsidP="00B47E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правильность внесения сведений в базы данных.</w:t>
      </w:r>
    </w:p>
    <w:p w:rsidR="00220C8D" w:rsidRDefault="00220C8D" w:rsidP="00B47E41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Перечень должностных лиц, осуществляющих контроль, устанавливается индивидуальными правовыми актами Администрации сельского поселения.</w:t>
      </w:r>
    </w:p>
    <w:p w:rsidR="00220C8D" w:rsidRDefault="00220C8D" w:rsidP="00B47E41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Контроль осуществляется путем проведения проверок соблюдения и исполнения ответственными должностными лицами  положений Административного регламента, иных нормативных правовых актов Российской Федерации.</w:t>
      </w:r>
    </w:p>
    <w:p w:rsidR="00220C8D" w:rsidRPr="007856B8" w:rsidRDefault="00220C8D" w:rsidP="00B47E41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856B8">
        <w:rPr>
          <w:sz w:val="28"/>
          <w:szCs w:val="28"/>
        </w:rPr>
        <w:t xml:space="preserve">Периодичность осуществления контроля устанавливается руководителем Администрации </w:t>
      </w:r>
      <w:r>
        <w:rPr>
          <w:sz w:val="28"/>
          <w:szCs w:val="28"/>
        </w:rPr>
        <w:t xml:space="preserve">Быстринского </w:t>
      </w:r>
      <w:r w:rsidRPr="007856B8">
        <w:rPr>
          <w:bCs/>
          <w:sz w:val="28"/>
          <w:szCs w:val="28"/>
        </w:rPr>
        <w:t>се</w:t>
      </w:r>
      <w:r>
        <w:rPr>
          <w:bCs/>
          <w:sz w:val="28"/>
          <w:szCs w:val="28"/>
        </w:rPr>
        <w:t>льского поселения</w:t>
      </w:r>
      <w:r w:rsidRPr="007856B8">
        <w:rPr>
          <w:bCs/>
          <w:sz w:val="28"/>
          <w:szCs w:val="28"/>
        </w:rPr>
        <w:t>.</w:t>
      </w:r>
    </w:p>
    <w:p w:rsidR="00220C8D" w:rsidRDefault="00220C8D" w:rsidP="00B47E41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и решения должностных лиц, связанных с предоставлением муниципальной услуги.</w:t>
      </w:r>
    </w:p>
    <w:p w:rsidR="00220C8D" w:rsidRDefault="00220C8D" w:rsidP="00B47E41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220C8D" w:rsidRDefault="00220C8D" w:rsidP="00B47E41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также может проводиться по конкретному обращению (жалобе) заявителя. </w:t>
      </w:r>
    </w:p>
    <w:p w:rsidR="00220C8D" w:rsidRDefault="00220C8D" w:rsidP="00B47E41">
      <w:pPr>
        <w:jc w:val="center"/>
        <w:rPr>
          <w:b/>
          <w:bCs/>
          <w:sz w:val="28"/>
          <w:szCs w:val="28"/>
        </w:rPr>
      </w:pPr>
    </w:p>
    <w:p w:rsidR="00220C8D" w:rsidRDefault="00220C8D" w:rsidP="00B47E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</w:rPr>
        <w:t xml:space="preserve">. Досудебный (внесудебный) порядок обжалования действия решений и действий (бездействия) Администрации Быстринского сельского поселения, а также должностных лиц Администрации  Быстринского сельского поселения </w:t>
      </w:r>
    </w:p>
    <w:p w:rsidR="00220C8D" w:rsidRDefault="00220C8D" w:rsidP="00B47E41">
      <w:pPr>
        <w:jc w:val="center"/>
        <w:rPr>
          <w:b/>
          <w:bCs/>
          <w:sz w:val="28"/>
          <w:szCs w:val="28"/>
        </w:rPr>
      </w:pPr>
    </w:p>
    <w:p w:rsidR="00220C8D" w:rsidRDefault="00220C8D" w:rsidP="00B47E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Заявители имеют право на письменное досудебное обжалование действий (бездействия) и решений, осуществленных (принятых) должностными лицами </w:t>
      </w:r>
      <w:r w:rsidRPr="007856B8">
        <w:rPr>
          <w:sz w:val="28"/>
          <w:szCs w:val="28"/>
        </w:rPr>
        <w:t xml:space="preserve">Администрации  </w:t>
      </w:r>
      <w:r>
        <w:rPr>
          <w:sz w:val="28"/>
          <w:szCs w:val="28"/>
        </w:rPr>
        <w:t xml:space="preserve">Быстринского </w:t>
      </w:r>
      <w:r w:rsidRPr="007856B8">
        <w:rPr>
          <w:bCs/>
          <w:sz w:val="28"/>
          <w:szCs w:val="28"/>
        </w:rPr>
        <w:t xml:space="preserve">сельского поселения 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предоставлении муниципальной услуги. </w:t>
      </w:r>
    </w:p>
    <w:p w:rsidR="00220C8D" w:rsidRPr="007856B8" w:rsidRDefault="00220C8D" w:rsidP="00B47E41">
      <w:pPr>
        <w:jc w:val="center"/>
        <w:rPr>
          <w:sz w:val="28"/>
          <w:szCs w:val="28"/>
        </w:rPr>
      </w:pPr>
    </w:p>
    <w:p w:rsidR="00220C8D" w:rsidRPr="007856B8" w:rsidRDefault="00220C8D" w:rsidP="00B47E41">
      <w:pPr>
        <w:numPr>
          <w:ilvl w:val="0"/>
          <w:numId w:val="13"/>
        </w:numPr>
        <w:tabs>
          <w:tab w:val="left" w:pos="127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856B8">
        <w:rPr>
          <w:sz w:val="28"/>
          <w:szCs w:val="28"/>
        </w:rPr>
        <w:t>Заявитель вправе обратиться к Главе Администрации</w:t>
      </w:r>
      <w:r>
        <w:rPr>
          <w:sz w:val="28"/>
          <w:szCs w:val="28"/>
        </w:rPr>
        <w:t xml:space="preserve"> Быстринского</w:t>
      </w:r>
      <w:r w:rsidRPr="007856B8">
        <w:rPr>
          <w:sz w:val="28"/>
          <w:szCs w:val="28"/>
        </w:rPr>
        <w:t xml:space="preserve"> </w:t>
      </w:r>
      <w:r w:rsidRPr="007856B8">
        <w:rPr>
          <w:bCs/>
          <w:sz w:val="28"/>
          <w:szCs w:val="28"/>
        </w:rPr>
        <w:t>се</w:t>
      </w:r>
      <w:r>
        <w:rPr>
          <w:bCs/>
          <w:sz w:val="28"/>
          <w:szCs w:val="28"/>
        </w:rPr>
        <w:t xml:space="preserve">льского поселения </w:t>
      </w:r>
      <w:r w:rsidRPr="007856B8">
        <w:rPr>
          <w:bCs/>
          <w:sz w:val="28"/>
          <w:szCs w:val="28"/>
        </w:rPr>
        <w:t xml:space="preserve"> </w:t>
      </w:r>
      <w:r w:rsidRPr="007856B8">
        <w:rPr>
          <w:sz w:val="28"/>
          <w:szCs w:val="28"/>
        </w:rPr>
        <w:t>лично или направить письменное обращение.</w:t>
      </w:r>
    </w:p>
    <w:p w:rsidR="00220C8D" w:rsidRDefault="00220C8D" w:rsidP="00B47E41">
      <w:pPr>
        <w:numPr>
          <w:ilvl w:val="0"/>
          <w:numId w:val="13"/>
        </w:numPr>
        <w:tabs>
          <w:tab w:val="left" w:pos="127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Личный прием заявителей проводится Главой Администрации и должностными  лицами.</w:t>
      </w:r>
    </w:p>
    <w:p w:rsidR="00220C8D" w:rsidRDefault="00220C8D" w:rsidP="00B47E41">
      <w:pPr>
        <w:numPr>
          <w:ilvl w:val="0"/>
          <w:numId w:val="13"/>
        </w:numPr>
        <w:tabs>
          <w:tab w:val="left" w:pos="127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Письменное обращение заявителя на действия (бездействие) и решения должностных лиц Администрации Быстринского </w:t>
      </w:r>
      <w:r w:rsidRPr="007856B8">
        <w:rPr>
          <w:bCs/>
          <w:sz w:val="28"/>
          <w:szCs w:val="28"/>
        </w:rPr>
        <w:t>сельского поселения</w:t>
      </w:r>
      <w:r>
        <w:rPr>
          <w:b/>
          <w:bCs/>
          <w:sz w:val="28"/>
          <w:szCs w:val="28"/>
        </w:rPr>
        <w:t xml:space="preserve">  </w:t>
      </w:r>
      <w:r>
        <w:rPr>
          <w:sz w:val="28"/>
          <w:szCs w:val="28"/>
        </w:rPr>
        <w:t>при предоставлении муниципальной услуги, должно содержать следующую информацию: фамилию, имя, отчество (при наличии) соответствующего должностного лица, действие (бездействие) и решение которого обжалуется,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его суть, ставит личную подпись и дату.</w:t>
      </w:r>
    </w:p>
    <w:p w:rsidR="00220C8D" w:rsidRDefault="00220C8D" w:rsidP="00B47E41">
      <w:pPr>
        <w:numPr>
          <w:ilvl w:val="0"/>
          <w:numId w:val="13"/>
        </w:numPr>
        <w:tabs>
          <w:tab w:val="left" w:pos="127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220C8D" w:rsidRDefault="00220C8D" w:rsidP="00B47E41">
      <w:pPr>
        <w:numPr>
          <w:ilvl w:val="0"/>
          <w:numId w:val="13"/>
        </w:numPr>
        <w:tabs>
          <w:tab w:val="left" w:pos="127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Письменные обращения не рассматриваются по существу и заявителю направляется соответствующие уведомление в следующих случаях:</w:t>
      </w:r>
    </w:p>
    <w:p w:rsidR="00220C8D" w:rsidRDefault="00220C8D" w:rsidP="00B47E41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 письменном обращении не указана фамилия заявителя, направившего обращение, и почтовый адрес, по которому должен быть направлен ответ;</w:t>
      </w:r>
    </w:p>
    <w:p w:rsidR="00220C8D" w:rsidRDefault="00220C8D" w:rsidP="00B47E41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 письменном обращении обжалуется судебное решение;</w:t>
      </w:r>
    </w:p>
    <w:p w:rsidR="00220C8D" w:rsidRDefault="00220C8D" w:rsidP="00B47E41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 письменном обращении содержатся нецензурные либо оскорбительные выражения, угрозы жизни, здоровью и имуществу должностного лица, а также членов его семьи (обращение остается без ответа по существу поставленных в нем вопросов, при этом заявителю сообщается о недопустимости злоупотребления правом);</w:t>
      </w:r>
    </w:p>
    <w:p w:rsidR="00220C8D" w:rsidRDefault="00220C8D" w:rsidP="00B47E41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-текст письменного обращения не поддается прочтению (ответ на обращение не дается, оно не подлежит направлению на рассмотрение, о чем сообщается заявителю, если его фамилия и почтовый адрес поддаются прочтению);</w:t>
      </w:r>
    </w:p>
    <w:p w:rsidR="00220C8D" w:rsidRDefault="00220C8D" w:rsidP="00B47E41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обстоятельства;</w:t>
      </w:r>
    </w:p>
    <w:p w:rsidR="00220C8D" w:rsidRDefault="00220C8D" w:rsidP="00B47E41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ответ по существу поставленного в письменном обращении вопроса не может быть дан без разглашения сведений, составляющих государственную или иную охраняемую федеральным законом тайну (заявителю сообщается о невозможности дать ответ по существу поставленного в нем вопроса в связи с недопустимостью разглашения указанных сведений).</w:t>
      </w:r>
    </w:p>
    <w:p w:rsidR="00220C8D" w:rsidRDefault="00220C8D" w:rsidP="00B47E41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личного приема заявителю может быть отказано в дальнейшем рассмотрении обращения, если ему ранее был дан ответ по существу поставленных вопросов. В случае, если причины, по которым ответ по существу поставленных при личном приеме вопросов не мог быть дан, в последующем были устранены, заявитель вправе повторно обратиться в Администрацию Быстринского </w:t>
      </w:r>
      <w:r>
        <w:rPr>
          <w:bCs/>
          <w:sz w:val="28"/>
          <w:szCs w:val="28"/>
        </w:rPr>
        <w:t>сельского поселения</w:t>
      </w:r>
      <w:r>
        <w:rPr>
          <w:sz w:val="28"/>
          <w:szCs w:val="28"/>
        </w:rPr>
        <w:t>.</w:t>
      </w:r>
    </w:p>
    <w:p w:rsidR="00220C8D" w:rsidRDefault="00220C8D" w:rsidP="00B47E41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обращение заявителя рассматривается в течение 30 дней со дня его регистрации. Рассмотрение обращения начинается после ее получения  исполнителем и завершается датой письменного ответа заявителю.</w:t>
      </w:r>
    </w:p>
    <w:p w:rsidR="00220C8D" w:rsidRDefault="00220C8D" w:rsidP="00B47E4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исключительных случаях руководитель Глава Администрации Быстринского </w:t>
      </w:r>
      <w:r w:rsidRPr="007856B8">
        <w:rPr>
          <w:bCs/>
          <w:sz w:val="28"/>
          <w:szCs w:val="28"/>
        </w:rPr>
        <w:t xml:space="preserve">сельского поселения 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вправе продлить срок рассмотрения обращения  не более чем на 30 дней, уведомив о продлении срока ее рассмотрения заявителя.</w:t>
      </w:r>
    </w:p>
    <w:p w:rsidR="00220C8D" w:rsidRDefault="00220C8D" w:rsidP="00B47E41">
      <w:pPr>
        <w:jc w:val="both"/>
        <w:rPr>
          <w:sz w:val="28"/>
          <w:szCs w:val="28"/>
        </w:rPr>
      </w:pPr>
      <w:r>
        <w:rPr>
          <w:sz w:val="28"/>
          <w:szCs w:val="28"/>
        </w:rPr>
        <w:t>52. Заявитель вправе получать информацию о ходе рассмотрения обращения.</w:t>
      </w:r>
    </w:p>
    <w:p w:rsidR="00220C8D" w:rsidRDefault="00220C8D" w:rsidP="00B47E41">
      <w:pPr>
        <w:jc w:val="both"/>
        <w:rPr>
          <w:sz w:val="28"/>
          <w:szCs w:val="28"/>
        </w:rPr>
      </w:pPr>
      <w:r>
        <w:rPr>
          <w:sz w:val="28"/>
          <w:szCs w:val="28"/>
        </w:rPr>
        <w:t>53. Заявитель вправе получать информацию и документы, необходимые для обоснования жалобы.</w:t>
      </w:r>
    </w:p>
    <w:p w:rsidR="00220C8D" w:rsidRDefault="00220C8D" w:rsidP="00B47E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54. По результатам рассмотрения обращения на действия (бездействие) и решения, осуществляемые (принимаемые) в ходе предоставления муниципальной услуги, вышестоящее должностное лицо, Глава Администрации Быстринского </w:t>
      </w:r>
      <w:r w:rsidRPr="007856B8">
        <w:rPr>
          <w:bCs/>
          <w:sz w:val="28"/>
          <w:szCs w:val="28"/>
        </w:rPr>
        <w:t>се</w:t>
      </w:r>
      <w:r>
        <w:rPr>
          <w:bCs/>
          <w:sz w:val="28"/>
          <w:szCs w:val="28"/>
        </w:rPr>
        <w:t>льского поселения</w:t>
      </w:r>
      <w:r>
        <w:rPr>
          <w:sz w:val="28"/>
          <w:szCs w:val="28"/>
        </w:rPr>
        <w:t>:</w:t>
      </w:r>
    </w:p>
    <w:p w:rsidR="00220C8D" w:rsidRDefault="00220C8D" w:rsidP="00B47E41">
      <w:pPr>
        <w:jc w:val="both"/>
        <w:rPr>
          <w:sz w:val="28"/>
          <w:szCs w:val="28"/>
        </w:rPr>
      </w:pPr>
      <w:r>
        <w:rPr>
          <w:sz w:val="28"/>
          <w:szCs w:val="28"/>
        </w:rPr>
        <w:t>-признает правомерными действия (бездействие) и решения при предоставлении муниципальной услуги;</w:t>
      </w:r>
    </w:p>
    <w:p w:rsidR="00220C8D" w:rsidRDefault="00220C8D" w:rsidP="00B47E41">
      <w:pPr>
        <w:jc w:val="both"/>
        <w:rPr>
          <w:sz w:val="28"/>
          <w:szCs w:val="28"/>
        </w:rPr>
      </w:pPr>
      <w:r>
        <w:rPr>
          <w:sz w:val="28"/>
          <w:szCs w:val="28"/>
        </w:rPr>
        <w:t>-признает действия (бездействие) и решения неправомерными и определяет меры, которые должны быть приняты с целью устранения допущенных нарушений.</w:t>
      </w:r>
    </w:p>
    <w:p w:rsidR="00220C8D" w:rsidRDefault="00220C8D" w:rsidP="00B47E4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Результатом рассмотрения обращения может быть полное, частичное удовлетворение заявленных претензий либо отказ в их удовлетворении с обоснованием причин.</w:t>
      </w:r>
    </w:p>
    <w:p w:rsidR="00220C8D" w:rsidRDefault="00220C8D" w:rsidP="00B47E41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вправе обжаловать действия (бездействие) и решения должностных лиц Администрации Быстринского </w:t>
      </w:r>
      <w:r w:rsidRPr="007856B8">
        <w:rPr>
          <w:bCs/>
          <w:sz w:val="28"/>
          <w:szCs w:val="28"/>
        </w:rPr>
        <w:t>се</w:t>
      </w:r>
      <w:r>
        <w:rPr>
          <w:bCs/>
          <w:sz w:val="28"/>
          <w:szCs w:val="28"/>
        </w:rPr>
        <w:t>льского поселения</w:t>
      </w:r>
      <w:r>
        <w:rPr>
          <w:sz w:val="28"/>
          <w:szCs w:val="28"/>
        </w:rPr>
        <w:t>, осуществляемые (принимаемые) при предоставлении муниципальной услуги соответствующих судах общей юрисдикции в порядке и сроки, установленные Гражданским процессуальным кодексом Российской Федерации, и в Арбитражных судах в порядке и сроки, установленные Арбитражным процессуальным кодексом Российской Федерации.</w:t>
      </w:r>
    </w:p>
    <w:p w:rsidR="00220C8D" w:rsidRDefault="00220C8D" w:rsidP="00B47E41">
      <w:pPr>
        <w:pageBreakBefore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1 </w:t>
      </w:r>
    </w:p>
    <w:p w:rsidR="00220C8D" w:rsidRDefault="00220C8D" w:rsidP="00B47E41">
      <w:pPr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 исполнения муниципальной</w:t>
      </w:r>
    </w:p>
    <w:p w:rsidR="00220C8D" w:rsidRDefault="00220C8D" w:rsidP="00B47E4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услуги  «Выдача разрешений </w:t>
      </w:r>
    </w:p>
    <w:p w:rsidR="00220C8D" w:rsidRDefault="00220C8D" w:rsidP="00B47E41">
      <w:pPr>
        <w:jc w:val="right"/>
        <w:rPr>
          <w:sz w:val="28"/>
          <w:szCs w:val="28"/>
        </w:rPr>
      </w:pPr>
      <w:r>
        <w:rPr>
          <w:sz w:val="28"/>
          <w:szCs w:val="28"/>
        </w:rPr>
        <w:t>на снос зеленых насаждений»</w:t>
      </w:r>
    </w:p>
    <w:p w:rsidR="00220C8D" w:rsidRDefault="00220C8D" w:rsidP="00B47E41">
      <w:pPr>
        <w:shd w:val="clear" w:color="auto" w:fill="FFFFFF"/>
        <w:tabs>
          <w:tab w:val="left" w:pos="7886"/>
        </w:tabs>
        <w:jc w:val="right"/>
        <w:rPr>
          <w:sz w:val="28"/>
          <w:szCs w:val="28"/>
        </w:rPr>
      </w:pPr>
    </w:p>
    <w:p w:rsidR="00220C8D" w:rsidRDefault="00220C8D" w:rsidP="00B47E41">
      <w:pPr>
        <w:jc w:val="right"/>
        <w:rPr>
          <w:sz w:val="28"/>
          <w:szCs w:val="28"/>
        </w:rPr>
      </w:pPr>
    </w:p>
    <w:p w:rsidR="00220C8D" w:rsidRDefault="00220C8D" w:rsidP="00B47E41">
      <w:pPr>
        <w:rPr>
          <w:b/>
          <w:bCs/>
          <w:sz w:val="28"/>
          <w:szCs w:val="28"/>
        </w:rPr>
      </w:pPr>
    </w:p>
    <w:p w:rsidR="00220C8D" w:rsidRDefault="00220C8D" w:rsidP="00B47E41">
      <w:pPr>
        <w:rPr>
          <w:b/>
          <w:bCs/>
          <w:sz w:val="28"/>
          <w:szCs w:val="28"/>
        </w:rPr>
      </w:pPr>
    </w:p>
    <w:p w:rsidR="00220C8D" w:rsidRDefault="00220C8D" w:rsidP="00B47E41">
      <w:pPr>
        <w:rPr>
          <w:b/>
          <w:bCs/>
          <w:sz w:val="28"/>
          <w:szCs w:val="28"/>
        </w:rPr>
      </w:pPr>
    </w:p>
    <w:p w:rsidR="00220C8D" w:rsidRDefault="00220C8D" w:rsidP="00B47E4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Образец</w:t>
      </w:r>
    </w:p>
    <w:p w:rsidR="00220C8D" w:rsidRDefault="00220C8D" w:rsidP="00B47E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Главе Быстринского сельского поселения </w:t>
      </w:r>
    </w:p>
    <w:p w:rsidR="00220C8D" w:rsidRDefault="00220C8D" w:rsidP="00B47E41">
      <w:pPr>
        <w:pStyle w:val="Title"/>
        <w:ind w:left="0"/>
        <w:jc w:val="left"/>
        <w:rPr>
          <w:b/>
          <w:bCs/>
        </w:rPr>
      </w:pPr>
    </w:p>
    <w:p w:rsidR="00220C8D" w:rsidRDefault="00220C8D" w:rsidP="00B47E41">
      <w:pPr>
        <w:pStyle w:val="Title"/>
        <w:ind w:left="0"/>
        <w:rPr>
          <w:b/>
          <w:bCs/>
        </w:rPr>
      </w:pPr>
    </w:p>
    <w:p w:rsidR="00220C8D" w:rsidRDefault="00220C8D" w:rsidP="00B47E41">
      <w:pPr>
        <w:pStyle w:val="Title"/>
        <w:ind w:left="0"/>
        <w:rPr>
          <w:b/>
          <w:bCs/>
        </w:rPr>
      </w:pPr>
      <w:r>
        <w:rPr>
          <w:b/>
          <w:bCs/>
        </w:rPr>
        <w:t>ЗАЯВКА №_______</w:t>
      </w:r>
    </w:p>
    <w:p w:rsidR="00220C8D" w:rsidRDefault="00220C8D" w:rsidP="00B47E41">
      <w:pPr>
        <w:tabs>
          <w:tab w:val="left" w:pos="667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получение разрешения   на снос  зеленых насаждений</w:t>
      </w:r>
    </w:p>
    <w:p w:rsidR="00220C8D" w:rsidRDefault="00220C8D" w:rsidP="00B47E41">
      <w:pPr>
        <w:tabs>
          <w:tab w:val="left" w:pos="6675"/>
        </w:tabs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 писать печатными буквами</w:t>
      </w:r>
    </w:p>
    <w:p w:rsidR="00220C8D" w:rsidRDefault="00220C8D" w:rsidP="00B47E41">
      <w:pPr>
        <w:jc w:val="center"/>
        <w:rPr>
          <w:sz w:val="28"/>
          <w:szCs w:val="28"/>
        </w:rPr>
      </w:pPr>
    </w:p>
    <w:p w:rsidR="00220C8D" w:rsidRDefault="00220C8D" w:rsidP="00B47E41">
      <w:pPr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Заказчик</w:t>
      </w:r>
      <w:r>
        <w:rPr>
          <w:sz w:val="28"/>
          <w:szCs w:val="28"/>
        </w:rPr>
        <w:t xml:space="preserve"> ____________________________________________________________________ </w:t>
      </w:r>
    </w:p>
    <w:p w:rsidR="00220C8D" w:rsidRDefault="00220C8D" w:rsidP="00B47E41">
      <w:pPr>
        <w:tabs>
          <w:tab w:val="left" w:pos="66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((Ф.И.О. физического лица), Ф.И.О. , должность руководителя,  наименование организации, адрес,  телефон)</w:t>
      </w:r>
    </w:p>
    <w:p w:rsidR="00220C8D" w:rsidRDefault="00220C8D" w:rsidP="00B47E41">
      <w:pPr>
        <w:tabs>
          <w:tab w:val="left" w:pos="6675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220C8D" w:rsidRDefault="00220C8D" w:rsidP="00B47E41">
      <w:pPr>
        <w:tabs>
          <w:tab w:val="left" w:pos="6675"/>
        </w:tabs>
        <w:rPr>
          <w:sz w:val="28"/>
          <w:szCs w:val="28"/>
        </w:rPr>
      </w:pPr>
    </w:p>
    <w:p w:rsidR="00220C8D" w:rsidRDefault="00220C8D" w:rsidP="00B47E41">
      <w:pPr>
        <w:tabs>
          <w:tab w:val="left" w:pos="6675"/>
        </w:tabs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b/>
          <w:bCs/>
          <w:sz w:val="28"/>
          <w:szCs w:val="28"/>
        </w:rPr>
        <w:t xml:space="preserve">Прошу разрешить снос зеленых насаждений с целью:______________________________________________________________ </w:t>
      </w:r>
    </w:p>
    <w:p w:rsidR="00220C8D" w:rsidRDefault="00220C8D" w:rsidP="00B47E41">
      <w:pPr>
        <w:pStyle w:val="3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220C8D" w:rsidRDefault="00220C8D" w:rsidP="00B47E41">
      <w:pPr>
        <w:tabs>
          <w:tab w:val="left" w:pos="6675"/>
        </w:tabs>
        <w:rPr>
          <w:b/>
          <w:bCs/>
          <w:sz w:val="28"/>
          <w:szCs w:val="28"/>
        </w:rPr>
      </w:pPr>
    </w:p>
    <w:p w:rsidR="00220C8D" w:rsidRDefault="00220C8D" w:rsidP="00B47E41">
      <w:pPr>
        <w:tabs>
          <w:tab w:val="left" w:pos="6675"/>
        </w:tabs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b/>
          <w:bCs/>
          <w:sz w:val="28"/>
          <w:szCs w:val="28"/>
        </w:rPr>
        <w:t>Место сноса зеленых насаждений:</w:t>
      </w:r>
    </w:p>
    <w:p w:rsidR="00220C8D" w:rsidRDefault="00220C8D" w:rsidP="00B47E41">
      <w:pPr>
        <w:pStyle w:val="BodyText"/>
        <w:tabs>
          <w:tab w:val="left" w:pos="6675"/>
        </w:tabs>
      </w:pPr>
      <w:r>
        <w:t xml:space="preserve">  ____________________________________________________________________ </w:t>
      </w:r>
    </w:p>
    <w:p w:rsidR="00220C8D" w:rsidRDefault="00220C8D" w:rsidP="00B47E41">
      <w:pPr>
        <w:pStyle w:val="BodyText"/>
        <w:tabs>
          <w:tab w:val="left" w:pos="6675"/>
        </w:tabs>
        <w:jc w:val="center"/>
      </w:pPr>
      <w:r>
        <w:t>(точное месторасположение участка)</w:t>
      </w:r>
    </w:p>
    <w:p w:rsidR="00220C8D" w:rsidRDefault="00220C8D" w:rsidP="00B47E41">
      <w:pPr>
        <w:pStyle w:val="BodyText"/>
        <w:tabs>
          <w:tab w:val="left" w:pos="6675"/>
        </w:tabs>
        <w:rPr>
          <w:b/>
          <w:bCs/>
        </w:rPr>
      </w:pPr>
      <w:r>
        <w:t xml:space="preserve">4. </w:t>
      </w:r>
      <w:r>
        <w:rPr>
          <w:b/>
          <w:bCs/>
        </w:rPr>
        <w:t>Объемы и вид зеленых насаждений: ___________________________________________________________________</w:t>
      </w:r>
    </w:p>
    <w:p w:rsidR="00220C8D" w:rsidRDefault="00220C8D" w:rsidP="00B47E41">
      <w:pPr>
        <w:tabs>
          <w:tab w:val="left" w:pos="6675"/>
        </w:tabs>
        <w:rPr>
          <w:sz w:val="28"/>
          <w:szCs w:val="28"/>
        </w:rPr>
      </w:pPr>
    </w:p>
    <w:p w:rsidR="00220C8D" w:rsidRDefault="00220C8D" w:rsidP="00B47E41">
      <w:pPr>
        <w:pStyle w:val="21"/>
        <w:tabs>
          <w:tab w:val="left" w:pos="2265"/>
        </w:tabs>
        <w:spacing w:after="0" w:line="24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b/>
          <w:bCs/>
          <w:sz w:val="28"/>
          <w:szCs w:val="28"/>
        </w:rPr>
        <w:t>Обязуюсь:</w:t>
      </w:r>
    </w:p>
    <w:p w:rsidR="00220C8D" w:rsidRDefault="00220C8D" w:rsidP="00B47E41">
      <w:pPr>
        <w:pStyle w:val="21"/>
        <w:tabs>
          <w:tab w:val="left" w:pos="226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    возместить ущерб, причиненный сносом  зеленых насаждений;</w:t>
      </w:r>
    </w:p>
    <w:p w:rsidR="00220C8D" w:rsidRDefault="00220C8D" w:rsidP="00B47E41">
      <w:pPr>
        <w:pStyle w:val="21"/>
        <w:tabs>
          <w:tab w:val="left" w:pos="226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-  произвести уборку, вывезти мусор и выполнить благоустройство на месте сноса зеленых насаждений;</w:t>
      </w:r>
    </w:p>
    <w:p w:rsidR="00220C8D" w:rsidRDefault="00220C8D" w:rsidP="00B47E41">
      <w:pPr>
        <w:pStyle w:val="Heading2"/>
        <w:numPr>
          <w:ilvl w:val="1"/>
          <w:numId w:val="1"/>
        </w:numPr>
        <w:tabs>
          <w:tab w:val="num" w:pos="576"/>
        </w:tabs>
        <w:ind w:left="0" w:firstLine="0"/>
        <w:jc w:val="left"/>
      </w:pPr>
      <w:r>
        <w:rPr>
          <w:i/>
          <w:iCs/>
        </w:rPr>
        <w:t>Заказчик</w:t>
      </w:r>
      <w:r>
        <w:t xml:space="preserve">:                                                                                        </w:t>
      </w:r>
    </w:p>
    <w:p w:rsidR="00220C8D" w:rsidRDefault="00220C8D" w:rsidP="00B47E41">
      <w:pPr>
        <w:tabs>
          <w:tab w:val="left" w:pos="6615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                      _________________________                         </w:t>
      </w:r>
    </w:p>
    <w:p w:rsidR="00220C8D" w:rsidRDefault="00220C8D" w:rsidP="00B47E41">
      <w:pPr>
        <w:tabs>
          <w:tab w:val="left" w:pos="6615"/>
        </w:tabs>
        <w:rPr>
          <w:sz w:val="28"/>
          <w:szCs w:val="28"/>
        </w:rPr>
      </w:pPr>
      <w:r>
        <w:rPr>
          <w:sz w:val="28"/>
          <w:szCs w:val="28"/>
        </w:rPr>
        <w:t xml:space="preserve">    Ф.И.О. руководителя                                                            подпись     </w:t>
      </w:r>
    </w:p>
    <w:p w:rsidR="00220C8D" w:rsidRDefault="00220C8D" w:rsidP="00B47E41">
      <w:pPr>
        <w:tabs>
          <w:tab w:val="left" w:pos="66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>
        <w:rPr>
          <w:b/>
          <w:bCs/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  </w:t>
      </w:r>
      <w:r>
        <w:rPr>
          <w:b/>
          <w:bCs/>
          <w:sz w:val="28"/>
          <w:szCs w:val="28"/>
        </w:rPr>
        <w:t>М.П.</w:t>
      </w:r>
      <w:r>
        <w:rPr>
          <w:sz w:val="28"/>
          <w:szCs w:val="28"/>
        </w:rPr>
        <w:t xml:space="preserve">       </w:t>
      </w:r>
    </w:p>
    <w:p w:rsidR="00220C8D" w:rsidRDefault="00220C8D" w:rsidP="00B47E41">
      <w:pPr>
        <w:tabs>
          <w:tab w:val="left" w:pos="66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ИНН_____________________________________                                                                   </w:t>
      </w:r>
    </w:p>
    <w:p w:rsidR="00220C8D" w:rsidRDefault="00220C8D" w:rsidP="00B47E41">
      <w:pPr>
        <w:tabs>
          <w:tab w:val="left" w:pos="6615"/>
        </w:tabs>
        <w:rPr>
          <w:sz w:val="28"/>
          <w:szCs w:val="28"/>
        </w:rPr>
      </w:pPr>
      <w:r>
        <w:rPr>
          <w:sz w:val="28"/>
          <w:szCs w:val="28"/>
        </w:rPr>
        <w:t xml:space="preserve">Р/с_______________________________________                                            </w:t>
      </w:r>
    </w:p>
    <w:p w:rsidR="00220C8D" w:rsidRDefault="00220C8D" w:rsidP="00B47E41">
      <w:pPr>
        <w:rPr>
          <w:sz w:val="28"/>
          <w:szCs w:val="28"/>
        </w:rPr>
      </w:pPr>
      <w:r>
        <w:rPr>
          <w:sz w:val="28"/>
          <w:szCs w:val="28"/>
        </w:rPr>
        <w:t xml:space="preserve">Банк _____________________________________                      </w:t>
      </w:r>
    </w:p>
    <w:p w:rsidR="00220C8D" w:rsidRDefault="00220C8D" w:rsidP="00B47E41">
      <w:pPr>
        <w:rPr>
          <w:sz w:val="28"/>
          <w:szCs w:val="28"/>
        </w:rPr>
      </w:pPr>
    </w:p>
    <w:p w:rsidR="00220C8D" w:rsidRDefault="00220C8D" w:rsidP="0029330E">
      <w:pPr>
        <w:spacing w:line="100" w:lineRule="atLeast"/>
        <w:jc w:val="both"/>
        <w:rPr>
          <w:sz w:val="28"/>
          <w:szCs w:val="28"/>
        </w:rPr>
        <w:sectPr w:rsidR="00220C8D">
          <w:footnotePr>
            <w:pos w:val="beneathText"/>
          </w:footnotePr>
          <w:pgSz w:w="11905" w:h="16837"/>
          <w:pgMar w:top="1134" w:right="851" w:bottom="1134" w:left="1418" w:header="720" w:footer="720" w:gutter="0"/>
          <w:cols w:space="720"/>
        </w:sectPr>
      </w:pPr>
      <w:r>
        <w:rPr>
          <w:sz w:val="28"/>
          <w:szCs w:val="28"/>
        </w:rPr>
        <w:t xml:space="preserve">                            </w:t>
      </w:r>
    </w:p>
    <w:p w:rsidR="00220C8D" w:rsidRDefault="00220C8D" w:rsidP="0029330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2 </w:t>
      </w:r>
    </w:p>
    <w:p w:rsidR="00220C8D" w:rsidRDefault="00220C8D" w:rsidP="00B47E41">
      <w:pPr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 исполнения муниципальной</w:t>
      </w:r>
    </w:p>
    <w:p w:rsidR="00220C8D" w:rsidRDefault="00220C8D" w:rsidP="00B47E4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услуги  «Выдача разрешений </w:t>
      </w:r>
    </w:p>
    <w:p w:rsidR="00220C8D" w:rsidRDefault="00220C8D" w:rsidP="00B47E41">
      <w:pPr>
        <w:jc w:val="right"/>
        <w:rPr>
          <w:sz w:val="28"/>
          <w:szCs w:val="28"/>
        </w:rPr>
      </w:pPr>
      <w:r>
        <w:rPr>
          <w:sz w:val="28"/>
          <w:szCs w:val="28"/>
        </w:rPr>
        <w:t>на снос зеленых насаждений»</w:t>
      </w:r>
    </w:p>
    <w:p w:rsidR="00220C8D" w:rsidRDefault="00220C8D" w:rsidP="00B47E41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915"/>
        <w:gridCol w:w="4154"/>
      </w:tblGrid>
      <w:tr w:rsidR="00220C8D" w:rsidTr="005E705C">
        <w:trPr>
          <w:trHeight w:val="1946"/>
        </w:trPr>
        <w:tc>
          <w:tcPr>
            <w:tcW w:w="5915" w:type="dxa"/>
          </w:tcPr>
          <w:p w:rsidR="00220C8D" w:rsidRDefault="00220C8D" w:rsidP="005E705C">
            <w:pPr>
              <w:pStyle w:val="Heading4"/>
              <w:snapToGrid w:val="0"/>
              <w:ind w:left="0" w:firstLine="0"/>
              <w:rPr>
                <w:b w:val="0"/>
                <w:bCs w:val="0"/>
              </w:rPr>
            </w:pPr>
          </w:p>
          <w:p w:rsidR="00220C8D" w:rsidRDefault="00220C8D" w:rsidP="005E705C">
            <w:pPr>
              <w:pStyle w:val="Heading4"/>
              <w:ind w:left="0"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     Заполняется</w:t>
            </w:r>
          </w:p>
          <w:p w:rsidR="00220C8D" w:rsidRDefault="00220C8D" w:rsidP="005E705C">
            <w:pPr>
              <w:pStyle w:val="Heading4"/>
              <w:ind w:left="0"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  в 2-х экземплярах</w:t>
            </w:r>
          </w:p>
        </w:tc>
        <w:tc>
          <w:tcPr>
            <w:tcW w:w="4154" w:type="dxa"/>
          </w:tcPr>
          <w:p w:rsidR="00220C8D" w:rsidRDefault="00220C8D" w:rsidP="005E705C">
            <w:pPr>
              <w:pStyle w:val="Heading4"/>
              <w:snapToGrid w:val="0"/>
              <w:ind w:left="0"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УТВЕРЖДАЮ</w:t>
            </w:r>
          </w:p>
          <w:p w:rsidR="00220C8D" w:rsidRDefault="00220C8D" w:rsidP="005E705C">
            <w:pPr>
              <w:pStyle w:val="Heading4"/>
              <w:ind w:left="0"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Глава  Быстринского сельского поселения</w:t>
            </w:r>
          </w:p>
          <w:p w:rsidR="00220C8D" w:rsidRDefault="00220C8D" w:rsidP="005E705C">
            <w:pPr>
              <w:pStyle w:val="Heading4"/>
              <w:ind w:left="0"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_________________ </w:t>
            </w:r>
          </w:p>
          <w:p w:rsidR="00220C8D" w:rsidRDefault="00220C8D" w:rsidP="005E705C">
            <w:pPr>
              <w:pStyle w:val="Heading4"/>
              <w:ind w:left="0"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«____» __________20    г.</w:t>
            </w:r>
          </w:p>
        </w:tc>
      </w:tr>
    </w:tbl>
    <w:p w:rsidR="00220C8D" w:rsidRDefault="00220C8D" w:rsidP="00B47E41">
      <w:pPr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</w:p>
    <w:p w:rsidR="00220C8D" w:rsidRDefault="00220C8D" w:rsidP="00B47E41">
      <w:pPr>
        <w:pStyle w:val="Heading4"/>
        <w:numPr>
          <w:ilvl w:val="3"/>
          <w:numId w:val="1"/>
        </w:numPr>
        <w:tabs>
          <w:tab w:val="num" w:pos="864"/>
        </w:tabs>
        <w:ind w:left="0" w:firstLine="0"/>
        <w:jc w:val="center"/>
      </w:pPr>
      <w:r>
        <w:t>РАЗРЕШЕНИЕ №</w:t>
      </w:r>
    </w:p>
    <w:p w:rsidR="00220C8D" w:rsidRDefault="00220C8D" w:rsidP="00B47E41">
      <w:pPr>
        <w:ind w:right="-766"/>
        <w:jc w:val="center"/>
        <w:rPr>
          <w:b/>
          <w:bCs/>
          <w:sz w:val="28"/>
          <w:szCs w:val="28"/>
        </w:rPr>
      </w:pPr>
      <w:r>
        <w:rPr>
          <w:noProof/>
        </w:rPr>
        <w:pict>
          <v:line id="_x0000_s1026" style="position:absolute;left:0;text-align:left;z-index:251658240" from="345.25pt,-.1pt" to="390.25pt,-.1pt" strokeweight=".26mm">
            <v:stroke joinstyle="miter"/>
          </v:line>
        </w:pict>
      </w:r>
      <w:r>
        <w:rPr>
          <w:b/>
          <w:bCs/>
          <w:sz w:val="28"/>
          <w:szCs w:val="28"/>
        </w:rPr>
        <w:t>на снос зеленых насаждении</w:t>
      </w:r>
    </w:p>
    <w:p w:rsidR="00220C8D" w:rsidRDefault="00220C8D" w:rsidP="00B47E41">
      <w:pPr>
        <w:ind w:right="-766"/>
        <w:jc w:val="center"/>
        <w:rPr>
          <w:b/>
          <w:bCs/>
          <w:sz w:val="28"/>
          <w:szCs w:val="28"/>
        </w:rPr>
      </w:pPr>
    </w:p>
    <w:p w:rsidR="00220C8D" w:rsidRDefault="00220C8D" w:rsidP="00B47E41">
      <w:pPr>
        <w:ind w:right="-766"/>
        <w:rPr>
          <w:sz w:val="28"/>
          <w:szCs w:val="28"/>
        </w:rPr>
      </w:pPr>
      <w:r>
        <w:rPr>
          <w:sz w:val="28"/>
          <w:szCs w:val="28"/>
        </w:rPr>
        <w:t xml:space="preserve">Дата выдачи   «    »                   20__г.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20C8D" w:rsidRDefault="00220C8D" w:rsidP="00B47E41">
      <w:pPr>
        <w:rPr>
          <w:sz w:val="28"/>
          <w:szCs w:val="28"/>
        </w:rPr>
      </w:pPr>
      <w:r>
        <w:rPr>
          <w:noProof/>
        </w:rPr>
        <w:pict>
          <v:line id="_x0000_s1027" style="position:absolute;z-index:251659264" from="75.25pt,-.1pt" to="102.25pt,-.1pt" strokeweight=".26mm">
            <v:stroke joinstyle="miter"/>
          </v:line>
        </w:pict>
      </w:r>
      <w:r>
        <w:rPr>
          <w:noProof/>
        </w:rPr>
        <w:pict>
          <v:line id="_x0000_s1028" style="position:absolute;z-index:251660288" from="111.25pt,-.1pt" to="156.25pt,-.1pt" strokeweight=".26mm">
            <v:stroke joinstyle="miter"/>
          </v:line>
        </w:pict>
      </w:r>
    </w:p>
    <w:p w:rsidR="00220C8D" w:rsidRDefault="00220C8D" w:rsidP="00B47E41">
      <w:pPr>
        <w:pStyle w:val="BodyText"/>
        <w:rPr>
          <w:b/>
          <w:bCs/>
        </w:rPr>
      </w:pPr>
      <w:r>
        <w:rPr>
          <w:b/>
          <w:bCs/>
        </w:rPr>
        <w:t xml:space="preserve">Заказчику </w:t>
      </w:r>
    </w:p>
    <w:p w:rsidR="00220C8D" w:rsidRDefault="00220C8D" w:rsidP="00B47E41">
      <w:pPr>
        <w:tabs>
          <w:tab w:val="left" w:pos="6675"/>
        </w:tabs>
        <w:jc w:val="center"/>
        <w:rPr>
          <w:sz w:val="28"/>
          <w:szCs w:val="28"/>
        </w:rPr>
      </w:pPr>
      <w:r>
        <w:rPr>
          <w:noProof/>
        </w:rPr>
        <w:pict>
          <v:line id="_x0000_s1029" style="position:absolute;left:0;text-align:left;z-index:251661312" from="54.9pt,1.1pt" to="477.9pt,1.1pt" strokeweight=".26mm">
            <v:stroke joinstyle="miter"/>
          </v:line>
        </w:pict>
      </w:r>
      <w:r>
        <w:rPr>
          <w:sz w:val="28"/>
          <w:szCs w:val="28"/>
        </w:rPr>
        <w:t xml:space="preserve">                     ((Ф.И.О. физического лица), Ф.И.О., должность  руководителя,  наименование организации, адрес, телефон)</w:t>
      </w:r>
    </w:p>
    <w:p w:rsidR="00220C8D" w:rsidRDefault="00220C8D" w:rsidP="00B47E41">
      <w:pPr>
        <w:tabs>
          <w:tab w:val="right" w:pos="9921"/>
        </w:tabs>
        <w:rPr>
          <w:sz w:val="28"/>
          <w:szCs w:val="28"/>
        </w:rPr>
      </w:pPr>
      <w:r>
        <w:rPr>
          <w:noProof/>
        </w:rPr>
        <w:pict>
          <v:line id="_x0000_s1030" style="position:absolute;z-index:251662336" from="-6.65pt,12pt" to="479.35pt,12pt" strokeweight=".26mm">
            <v:stroke joinstyle="miter"/>
          </v:line>
        </w:pict>
      </w:r>
      <w:r>
        <w:rPr>
          <w:b/>
          <w:bCs/>
          <w:i/>
          <w:iCs/>
          <w:sz w:val="28"/>
          <w:szCs w:val="28"/>
        </w:rPr>
        <w:t xml:space="preserve">    </w:t>
      </w:r>
    </w:p>
    <w:p w:rsidR="00220C8D" w:rsidRDefault="00220C8D" w:rsidP="00B47E41">
      <w:p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>__________</w:t>
      </w:r>
      <w:r>
        <w:rPr>
          <w:b/>
          <w:bCs/>
          <w:i/>
          <w:iCs/>
          <w:sz w:val="28"/>
          <w:szCs w:val="28"/>
        </w:rPr>
        <w:tab/>
      </w:r>
    </w:p>
    <w:p w:rsidR="00220C8D" w:rsidRDefault="00220C8D" w:rsidP="00B47E41">
      <w:pPr>
        <w:jc w:val="both"/>
        <w:rPr>
          <w:sz w:val="28"/>
          <w:szCs w:val="28"/>
        </w:rPr>
      </w:pPr>
      <w:r>
        <w:rPr>
          <w:noProof/>
        </w:rPr>
        <w:pict>
          <v:line id="_x0000_s1031" style="position:absolute;left:0;text-align:left;z-index:251663360" from="66.25pt,.6pt" to="507.25pt,.6pt" strokeweight=".26mm">
            <v:stroke joinstyle="miter"/>
          </v:line>
        </w:pict>
      </w:r>
      <w:r>
        <w:rPr>
          <w:sz w:val="28"/>
          <w:szCs w:val="28"/>
        </w:rPr>
        <w:t xml:space="preserve">(наименование организации, адрес, телефон, Ф.И.О., должность  руководителя  организации производящей работы по сносу зеленых насаждений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20C8D" w:rsidRDefault="00220C8D" w:rsidP="00B47E41">
      <w:pPr>
        <w:tabs>
          <w:tab w:val="left" w:pos="5280"/>
          <w:tab w:val="left" w:pos="7590"/>
        </w:tabs>
        <w:ind w:right="-766"/>
        <w:rPr>
          <w:b/>
          <w:bCs/>
          <w:sz w:val="28"/>
          <w:szCs w:val="28"/>
        </w:rPr>
      </w:pPr>
    </w:p>
    <w:p w:rsidR="00220C8D" w:rsidRDefault="00220C8D" w:rsidP="00B47E41">
      <w:pPr>
        <w:tabs>
          <w:tab w:val="left" w:pos="5848"/>
        </w:tabs>
        <w:ind w:right="-76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Разрешается:</w:t>
      </w:r>
    </w:p>
    <w:p w:rsidR="00220C8D" w:rsidRDefault="00220C8D" w:rsidP="00B47E41">
      <w:pPr>
        <w:tabs>
          <w:tab w:val="left" w:pos="6000"/>
        </w:tabs>
        <w:ind w:right="-766"/>
        <w:rPr>
          <w:b/>
          <w:bCs/>
          <w:sz w:val="28"/>
          <w:szCs w:val="28"/>
        </w:rPr>
      </w:pPr>
    </w:p>
    <w:p w:rsidR="00220C8D" w:rsidRDefault="00220C8D" w:rsidP="00B47E41">
      <w:pPr>
        <w:tabs>
          <w:tab w:val="left" w:pos="5280"/>
        </w:tabs>
        <w:ind w:right="-766"/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20"/>
        <w:gridCol w:w="2095"/>
        <w:gridCol w:w="1397"/>
        <w:gridCol w:w="1256"/>
        <w:gridCol w:w="1349"/>
        <w:gridCol w:w="1604"/>
        <w:gridCol w:w="1955"/>
      </w:tblGrid>
      <w:tr w:rsidR="00220C8D" w:rsidTr="005E705C">
        <w:trPr>
          <w:trHeight w:val="495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20C8D" w:rsidRDefault="00220C8D" w:rsidP="00B47E41">
            <w:pPr>
              <w:pStyle w:val="Heading2"/>
              <w:numPr>
                <w:ilvl w:val="1"/>
                <w:numId w:val="1"/>
              </w:numPr>
              <w:tabs>
                <w:tab w:val="num" w:pos="576"/>
              </w:tabs>
              <w:snapToGrid w:val="0"/>
              <w:ind w:left="0" w:right="-250" w:firstLine="0"/>
            </w:pPr>
            <w:r>
              <w:t>№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20C8D" w:rsidRDefault="00220C8D" w:rsidP="005E705C">
            <w:pPr>
              <w:tabs>
                <w:tab w:val="left" w:pos="5064"/>
              </w:tabs>
              <w:snapToGrid w:val="0"/>
              <w:ind w:right="-108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Адрес:</w:t>
            </w:r>
          </w:p>
          <w:p w:rsidR="00220C8D" w:rsidRDefault="00220C8D" w:rsidP="005E705C">
            <w:pPr>
              <w:tabs>
                <w:tab w:val="left" w:pos="5064"/>
              </w:tabs>
              <w:suppressAutoHyphens/>
              <w:ind w:right="-108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20C8D" w:rsidRDefault="00220C8D" w:rsidP="005E705C">
            <w:pPr>
              <w:tabs>
                <w:tab w:val="left" w:pos="5064"/>
              </w:tabs>
              <w:snapToGrid w:val="0"/>
              <w:ind w:right="-108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Порода</w:t>
            </w:r>
          </w:p>
          <w:p w:rsidR="00220C8D" w:rsidRDefault="00220C8D" w:rsidP="005E705C">
            <w:pPr>
              <w:tabs>
                <w:tab w:val="left" w:pos="5064"/>
              </w:tabs>
              <w:suppressAutoHyphens/>
              <w:ind w:right="-108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(Вид)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20C8D" w:rsidRDefault="00220C8D" w:rsidP="005E705C">
            <w:pPr>
              <w:tabs>
                <w:tab w:val="left" w:pos="5064"/>
              </w:tabs>
              <w:snapToGrid w:val="0"/>
              <w:ind w:right="-108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Количество</w:t>
            </w:r>
          </w:p>
          <w:p w:rsidR="00220C8D" w:rsidRDefault="00220C8D" w:rsidP="005E705C">
            <w:pPr>
              <w:tabs>
                <w:tab w:val="left" w:pos="5064"/>
              </w:tabs>
              <w:suppressAutoHyphens/>
              <w:ind w:right="-108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20C8D" w:rsidRDefault="00220C8D" w:rsidP="005E705C">
            <w:pPr>
              <w:tabs>
                <w:tab w:val="left" w:pos="5064"/>
              </w:tabs>
              <w:snapToGrid w:val="0"/>
              <w:ind w:right="-108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Диаметр</w:t>
            </w:r>
          </w:p>
          <w:p w:rsidR="00220C8D" w:rsidRDefault="00220C8D" w:rsidP="005E705C">
            <w:pPr>
              <w:tabs>
                <w:tab w:val="left" w:pos="5064"/>
              </w:tabs>
              <w:suppressAutoHyphens/>
              <w:ind w:right="-108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(на высоте 1.3м)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20C8D" w:rsidRDefault="00220C8D" w:rsidP="005E705C">
            <w:pPr>
              <w:tabs>
                <w:tab w:val="left" w:pos="5064"/>
              </w:tabs>
              <w:suppressAutoHyphens/>
              <w:snapToGrid w:val="0"/>
              <w:ind w:right="-158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Качественное состояние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20C8D" w:rsidRDefault="00220C8D" w:rsidP="005E705C">
            <w:pPr>
              <w:pStyle w:val="10"/>
              <w:snapToGri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 обследования</w:t>
            </w:r>
          </w:p>
        </w:tc>
      </w:tr>
      <w:tr w:rsidR="00220C8D" w:rsidTr="005E705C">
        <w:trPr>
          <w:trHeight w:val="322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220C8D" w:rsidRDefault="00220C8D" w:rsidP="005E705C">
            <w:pPr>
              <w:tabs>
                <w:tab w:val="left" w:pos="5064"/>
              </w:tabs>
              <w:suppressAutoHyphens/>
              <w:snapToGrid w:val="0"/>
              <w:ind w:right="-108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220C8D" w:rsidRDefault="00220C8D" w:rsidP="005E705C">
            <w:pPr>
              <w:tabs>
                <w:tab w:val="left" w:pos="5064"/>
              </w:tabs>
              <w:suppressAutoHyphens/>
              <w:snapToGrid w:val="0"/>
              <w:ind w:right="-108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220C8D" w:rsidRDefault="00220C8D" w:rsidP="005E705C">
            <w:pPr>
              <w:tabs>
                <w:tab w:val="left" w:pos="5064"/>
              </w:tabs>
              <w:suppressAutoHyphens/>
              <w:snapToGrid w:val="0"/>
              <w:ind w:right="-108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220C8D" w:rsidRDefault="00220C8D" w:rsidP="005E705C">
            <w:pPr>
              <w:tabs>
                <w:tab w:val="left" w:pos="5064"/>
              </w:tabs>
              <w:suppressAutoHyphens/>
              <w:snapToGrid w:val="0"/>
              <w:ind w:right="-108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220C8D" w:rsidRDefault="00220C8D" w:rsidP="005E705C">
            <w:pPr>
              <w:tabs>
                <w:tab w:val="left" w:pos="5064"/>
              </w:tabs>
              <w:suppressAutoHyphens/>
              <w:snapToGrid w:val="0"/>
              <w:ind w:right="-108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220C8D" w:rsidRDefault="00220C8D" w:rsidP="005E705C">
            <w:pPr>
              <w:tabs>
                <w:tab w:val="left" w:pos="5064"/>
              </w:tabs>
              <w:suppressAutoHyphens/>
              <w:snapToGrid w:val="0"/>
              <w:ind w:right="-108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20C8D" w:rsidRDefault="00220C8D" w:rsidP="005E705C">
            <w:pPr>
              <w:tabs>
                <w:tab w:val="left" w:pos="5164"/>
              </w:tabs>
              <w:suppressAutoHyphens/>
              <w:snapToGrid w:val="0"/>
              <w:ind w:right="-108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220C8D" w:rsidTr="005E705C">
        <w:trPr>
          <w:trHeight w:val="322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C8D" w:rsidRDefault="00220C8D" w:rsidP="005E705C">
            <w:pPr>
              <w:tabs>
                <w:tab w:val="left" w:pos="5280"/>
              </w:tabs>
              <w:suppressAutoHyphens/>
              <w:snapToGrid w:val="0"/>
              <w:ind w:right="-766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C8D" w:rsidRDefault="00220C8D" w:rsidP="005E705C">
            <w:pPr>
              <w:tabs>
                <w:tab w:val="left" w:pos="5064"/>
              </w:tabs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C8D" w:rsidRDefault="00220C8D" w:rsidP="005E705C">
            <w:pPr>
              <w:tabs>
                <w:tab w:val="left" w:pos="5280"/>
              </w:tabs>
              <w:suppressAutoHyphens/>
              <w:snapToGrid w:val="0"/>
              <w:ind w:right="-108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C8D" w:rsidRDefault="00220C8D" w:rsidP="005E705C">
            <w:pPr>
              <w:tabs>
                <w:tab w:val="left" w:pos="5280"/>
              </w:tabs>
              <w:suppressAutoHyphens/>
              <w:snapToGrid w:val="0"/>
              <w:ind w:right="-108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C8D" w:rsidRDefault="00220C8D" w:rsidP="005E705C">
            <w:pPr>
              <w:tabs>
                <w:tab w:val="left" w:pos="5280"/>
              </w:tabs>
              <w:suppressAutoHyphens/>
              <w:snapToGrid w:val="0"/>
              <w:ind w:right="-108"/>
              <w:rPr>
                <w:sz w:val="28"/>
                <w:szCs w:val="28"/>
                <w:lang w:eastAsia="ar-SA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C8D" w:rsidRDefault="00220C8D" w:rsidP="005E705C">
            <w:pPr>
              <w:tabs>
                <w:tab w:val="left" w:pos="5280"/>
              </w:tabs>
              <w:suppressAutoHyphens/>
              <w:snapToGrid w:val="0"/>
              <w:ind w:right="-108"/>
              <w:rPr>
                <w:sz w:val="28"/>
                <w:szCs w:val="28"/>
                <w:lang w:eastAsia="ar-SA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C8D" w:rsidRDefault="00220C8D" w:rsidP="005E705C">
            <w:pPr>
              <w:tabs>
                <w:tab w:val="left" w:pos="5280"/>
              </w:tabs>
              <w:suppressAutoHyphens/>
              <w:snapToGrid w:val="0"/>
              <w:ind w:right="-108"/>
              <w:rPr>
                <w:sz w:val="28"/>
                <w:szCs w:val="28"/>
                <w:lang w:eastAsia="ar-SA"/>
              </w:rPr>
            </w:pPr>
          </w:p>
        </w:tc>
      </w:tr>
    </w:tbl>
    <w:p w:rsidR="00220C8D" w:rsidRDefault="00220C8D" w:rsidP="00B47E41">
      <w:pPr>
        <w:tabs>
          <w:tab w:val="left" w:pos="5280"/>
          <w:tab w:val="left" w:pos="7590"/>
        </w:tabs>
        <w:ind w:right="-766"/>
        <w:rPr>
          <w:sz w:val="28"/>
          <w:szCs w:val="28"/>
          <w:lang w:eastAsia="ar-SA"/>
        </w:rPr>
      </w:pPr>
    </w:p>
    <w:p w:rsidR="00220C8D" w:rsidRDefault="00220C8D" w:rsidP="00B47E41">
      <w:pPr>
        <w:pStyle w:val="BodyText"/>
        <w:ind w:right="-2"/>
        <w:rPr>
          <w:u w:val="single"/>
        </w:rPr>
      </w:pPr>
      <w:r>
        <w:rPr>
          <w:b/>
          <w:bCs/>
        </w:rPr>
        <w:t xml:space="preserve">   Сроки производства работ: с  </w:t>
      </w:r>
      <w:r>
        <w:rPr>
          <w:u w:val="single"/>
        </w:rPr>
        <w:t>______________________</w:t>
      </w:r>
      <w:r>
        <w:rPr>
          <w:b/>
          <w:bCs/>
        </w:rPr>
        <w:t xml:space="preserve">  по  </w:t>
      </w:r>
      <w:r>
        <w:rPr>
          <w:u w:val="single"/>
        </w:rPr>
        <w:t>______________________ __</w:t>
      </w:r>
    </w:p>
    <w:p w:rsidR="00220C8D" w:rsidRDefault="00220C8D" w:rsidP="00B47E41">
      <w:pPr>
        <w:ind w:right="-144"/>
        <w:jc w:val="both"/>
        <w:rPr>
          <w:b/>
          <w:bCs/>
          <w:sz w:val="28"/>
          <w:szCs w:val="28"/>
        </w:rPr>
      </w:pPr>
      <w:r>
        <w:rPr>
          <w:noProof/>
        </w:rPr>
        <w:pict>
          <v:line id="_x0000_s1032" style="position:absolute;left:0;text-align:left;z-index:251664384" from="264.25pt,10.6pt" to="309.25pt,10.6pt" strokeweight=".26mm">
            <v:stroke joinstyle="miter"/>
          </v:line>
        </w:pict>
      </w:r>
      <w:r>
        <w:rPr>
          <w:b/>
          <w:bCs/>
          <w:sz w:val="28"/>
          <w:szCs w:val="28"/>
        </w:rPr>
        <w:t xml:space="preserve">Основание: 1. Акт комиссионного обследования  №                      от     </w:t>
      </w:r>
    </w:p>
    <w:p w:rsidR="00220C8D" w:rsidRDefault="00220C8D" w:rsidP="00B47E41">
      <w:pPr>
        <w:ind w:right="-144"/>
        <w:jc w:val="both"/>
        <w:rPr>
          <w:b/>
          <w:bCs/>
          <w:sz w:val="28"/>
          <w:szCs w:val="28"/>
        </w:rPr>
      </w:pPr>
      <w:r>
        <w:rPr>
          <w:noProof/>
        </w:rPr>
        <w:pict>
          <v:line id="_x0000_s1033" style="position:absolute;left:0;text-align:left;z-index:251665408" from="345.25pt,.5pt" to="399.25pt,.5pt" strokeweight=".26mm">
            <v:stroke joinstyle="miter"/>
          </v:line>
        </w:pict>
      </w:r>
      <w:r>
        <w:rPr>
          <w:b/>
          <w:bCs/>
          <w:sz w:val="28"/>
          <w:szCs w:val="28"/>
        </w:rPr>
        <w:t xml:space="preserve">                       </w:t>
      </w:r>
    </w:p>
    <w:p w:rsidR="00220C8D" w:rsidRDefault="00220C8D" w:rsidP="00B47E41">
      <w:pPr>
        <w:ind w:right="-766"/>
        <w:rPr>
          <w:sz w:val="28"/>
          <w:szCs w:val="28"/>
        </w:rPr>
      </w:pPr>
    </w:p>
    <w:p w:rsidR="00220C8D" w:rsidRDefault="00220C8D" w:rsidP="00B47E41">
      <w:pPr>
        <w:tabs>
          <w:tab w:val="left" w:pos="5325"/>
          <w:tab w:val="left" w:pos="5760"/>
          <w:tab w:val="right" w:pos="8306"/>
        </w:tabs>
        <w:ind w:right="-76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Разрешение выдал:                          </w:t>
      </w:r>
      <w:r>
        <w:rPr>
          <w:b/>
          <w:bCs/>
          <w:sz w:val="28"/>
          <w:szCs w:val="28"/>
        </w:rPr>
        <w:tab/>
        <w:t xml:space="preserve">    </w:t>
      </w:r>
    </w:p>
    <w:p w:rsidR="00220C8D" w:rsidRDefault="00220C8D" w:rsidP="00B47E41">
      <w:pPr>
        <w:tabs>
          <w:tab w:val="left" w:pos="5325"/>
          <w:tab w:val="left" w:pos="5760"/>
          <w:tab w:val="right" w:pos="8306"/>
        </w:tabs>
        <w:ind w:right="-766"/>
        <w:rPr>
          <w:b/>
          <w:bCs/>
          <w:sz w:val="28"/>
          <w:szCs w:val="28"/>
        </w:rPr>
      </w:pPr>
    </w:p>
    <w:p w:rsidR="00220C8D" w:rsidRDefault="00220C8D" w:rsidP="00B47E41">
      <w:pPr>
        <w:tabs>
          <w:tab w:val="left" w:pos="5325"/>
          <w:tab w:val="left" w:pos="5760"/>
          <w:tab w:val="right" w:pos="8306"/>
        </w:tabs>
        <w:ind w:right="-766"/>
        <w:rPr>
          <w:sz w:val="28"/>
          <w:szCs w:val="28"/>
        </w:rPr>
      </w:pPr>
      <w:r>
        <w:rPr>
          <w:noProof/>
        </w:rPr>
        <w:pict>
          <v:line id="_x0000_s1034" style="position:absolute;z-index:251666432" from="-3.35pt,-.35pt" to="473.65pt,-.35pt" strokeweight=".26mm">
            <v:stroke joinstyle="miter"/>
          </v:line>
        </w:pict>
      </w:r>
      <w:r>
        <w:rPr>
          <w:sz w:val="28"/>
          <w:szCs w:val="28"/>
        </w:rPr>
        <w:t xml:space="preserve">                                  (Ф.И.О., должность, телефон, подпись)                                                            </w:t>
      </w:r>
    </w:p>
    <w:p w:rsidR="00220C8D" w:rsidRDefault="00220C8D" w:rsidP="00B47E41">
      <w:pPr>
        <w:tabs>
          <w:tab w:val="left" w:pos="5325"/>
          <w:tab w:val="left" w:pos="5760"/>
          <w:tab w:val="right" w:pos="8306"/>
        </w:tabs>
        <w:ind w:right="-766"/>
        <w:rPr>
          <w:sz w:val="28"/>
          <w:szCs w:val="28"/>
        </w:rPr>
      </w:pPr>
    </w:p>
    <w:p w:rsidR="00220C8D" w:rsidRDefault="00220C8D" w:rsidP="00B47E41">
      <w:pPr>
        <w:tabs>
          <w:tab w:val="left" w:pos="5325"/>
          <w:tab w:val="left" w:pos="5760"/>
          <w:tab w:val="right" w:pos="8306"/>
        </w:tabs>
        <w:ind w:right="-76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Разрешение  получил:</w:t>
      </w:r>
    </w:p>
    <w:p w:rsidR="00220C8D" w:rsidRDefault="00220C8D" w:rsidP="00B47E41">
      <w:pPr>
        <w:pStyle w:val="BodyText"/>
        <w:rPr>
          <w:b/>
          <w:bCs/>
        </w:rPr>
      </w:pPr>
    </w:p>
    <w:p w:rsidR="00220C8D" w:rsidRDefault="00220C8D" w:rsidP="00B47E41">
      <w:pPr>
        <w:tabs>
          <w:tab w:val="left" w:pos="5325"/>
          <w:tab w:val="left" w:pos="5760"/>
          <w:tab w:val="right" w:pos="8306"/>
        </w:tabs>
        <w:ind w:right="-766"/>
        <w:rPr>
          <w:sz w:val="28"/>
          <w:szCs w:val="28"/>
        </w:rPr>
      </w:pPr>
      <w:r>
        <w:rPr>
          <w:noProof/>
        </w:rPr>
        <w:pict>
          <v:line id="_x0000_s1035" style="position:absolute;z-index:251667456" from="-2.05pt,-.4pt" to="474.95pt,-.4pt" strokeweight=".26mm">
            <v:stroke joinstyle="miter"/>
          </v:line>
        </w:pict>
      </w:r>
      <w:r>
        <w:rPr>
          <w:sz w:val="28"/>
          <w:szCs w:val="28"/>
        </w:rPr>
        <w:t xml:space="preserve">                   (Ф.И.О. руководителя Заказчика, подпись)                                                                                       </w:t>
      </w:r>
      <w:r>
        <w:rPr>
          <w:b/>
          <w:bCs/>
          <w:sz w:val="28"/>
          <w:szCs w:val="28"/>
        </w:rPr>
        <w:t>М.П.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</w:t>
      </w:r>
    </w:p>
    <w:p w:rsidR="00220C8D" w:rsidRDefault="00220C8D" w:rsidP="00B47E41">
      <w:pPr>
        <w:tabs>
          <w:tab w:val="left" w:pos="6675"/>
        </w:tabs>
        <w:rPr>
          <w:b/>
          <w:bCs/>
          <w:sz w:val="28"/>
          <w:szCs w:val="28"/>
        </w:rPr>
      </w:pPr>
    </w:p>
    <w:p w:rsidR="00220C8D" w:rsidRDefault="00220C8D" w:rsidP="00B47E41">
      <w:pPr>
        <w:pStyle w:val="Heading5"/>
        <w:numPr>
          <w:ilvl w:val="4"/>
          <w:numId w:val="1"/>
        </w:numPr>
        <w:tabs>
          <w:tab w:val="num" w:pos="1008"/>
        </w:tabs>
        <w:ind w:left="0" w:firstLine="0"/>
        <w:jc w:val="both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>Отметка об освидетельствовании сноса:</w:t>
      </w:r>
    </w:p>
    <w:p w:rsidR="00220C8D" w:rsidRDefault="00220C8D" w:rsidP="00B47E41">
      <w:pPr>
        <w:pStyle w:val="Heading5"/>
        <w:tabs>
          <w:tab w:val="left" w:pos="708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220C8D" w:rsidRDefault="00220C8D" w:rsidP="00B47E41">
      <w:pPr>
        <w:rPr>
          <w:lang w:eastAsia="ar-SA"/>
        </w:rPr>
      </w:pPr>
    </w:p>
    <w:p w:rsidR="00220C8D" w:rsidRDefault="00220C8D" w:rsidP="00B47E41">
      <w:pPr>
        <w:rPr>
          <w:lang w:eastAsia="ar-SA"/>
        </w:rPr>
      </w:pPr>
    </w:p>
    <w:p w:rsidR="00220C8D" w:rsidRDefault="00220C8D"/>
    <w:sectPr w:rsidR="00220C8D" w:rsidSect="00617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050"/>
        </w:tabs>
        <w:ind w:left="1050" w:hanging="360"/>
      </w:pPr>
      <w:rPr>
        <w:rFonts w:cs="Times New Roman"/>
      </w:rPr>
    </w:lvl>
  </w:abstractNum>
  <w:abstractNum w:abstractNumId="1">
    <w:nsid w:val="0033441E"/>
    <w:multiLevelType w:val="hybridMultilevel"/>
    <w:tmpl w:val="D9C4E5CE"/>
    <w:lvl w:ilvl="0" w:tplc="21E0F530">
      <w:start w:val="10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063251"/>
    <w:multiLevelType w:val="multilevel"/>
    <w:tmpl w:val="BD62E522"/>
    <w:lvl w:ilvl="0">
      <w:start w:val="24"/>
      <w:numFmt w:val="decimal"/>
      <w:lvlText w:val="%1."/>
      <w:lvlJc w:val="left"/>
      <w:pPr>
        <w:ind w:left="735" w:hanging="375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3">
    <w:nsid w:val="101D4C04"/>
    <w:multiLevelType w:val="hybridMultilevel"/>
    <w:tmpl w:val="B13A7B84"/>
    <w:lvl w:ilvl="0" w:tplc="54968B92">
      <w:start w:val="20"/>
      <w:numFmt w:val="decimal"/>
      <w:lvlText w:val="%1."/>
      <w:lvlJc w:val="left"/>
      <w:pPr>
        <w:ind w:left="1226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">
    <w:nsid w:val="153B3464"/>
    <w:multiLevelType w:val="hybridMultilevel"/>
    <w:tmpl w:val="74E28288"/>
    <w:lvl w:ilvl="0" w:tplc="4A948BBE">
      <w:start w:val="15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4D94852"/>
    <w:multiLevelType w:val="multilevel"/>
    <w:tmpl w:val="7C74E616"/>
    <w:lvl w:ilvl="0">
      <w:start w:val="31"/>
      <w:numFmt w:val="decimal"/>
      <w:lvlText w:val="%1."/>
      <w:lvlJc w:val="left"/>
      <w:pPr>
        <w:ind w:left="600" w:hanging="60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6">
    <w:nsid w:val="2D03760E"/>
    <w:multiLevelType w:val="hybridMultilevel"/>
    <w:tmpl w:val="9E50EB26"/>
    <w:lvl w:ilvl="0" w:tplc="EE526184">
      <w:start w:val="55"/>
      <w:numFmt w:val="decimal"/>
      <w:lvlText w:val="%1."/>
      <w:lvlJc w:val="left"/>
      <w:pPr>
        <w:ind w:left="943" w:hanging="37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7">
    <w:nsid w:val="3CB40DB6"/>
    <w:multiLevelType w:val="multilevel"/>
    <w:tmpl w:val="7A1CF28A"/>
    <w:lvl w:ilvl="0">
      <w:start w:val="31"/>
      <w:numFmt w:val="decimal"/>
      <w:lvlText w:val="%1."/>
      <w:lvlJc w:val="left"/>
      <w:pPr>
        <w:ind w:left="600" w:hanging="60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8">
    <w:nsid w:val="449D6AF2"/>
    <w:multiLevelType w:val="multilevel"/>
    <w:tmpl w:val="7A1CF28A"/>
    <w:lvl w:ilvl="0">
      <w:start w:val="34"/>
      <w:numFmt w:val="decimal"/>
      <w:lvlText w:val="%1."/>
      <w:lvlJc w:val="left"/>
      <w:pPr>
        <w:ind w:left="600" w:hanging="600"/>
      </w:pPr>
      <w:rPr>
        <w:rFonts w:cs="Times New Roman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9">
    <w:nsid w:val="4DD05D0C"/>
    <w:multiLevelType w:val="multilevel"/>
    <w:tmpl w:val="C6067A66"/>
    <w:lvl w:ilvl="0">
      <w:start w:val="27"/>
      <w:numFmt w:val="decimal"/>
      <w:lvlText w:val="%1."/>
      <w:lvlJc w:val="left"/>
      <w:pPr>
        <w:ind w:left="600" w:hanging="60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0">
    <w:nsid w:val="64A138D5"/>
    <w:multiLevelType w:val="hybridMultilevel"/>
    <w:tmpl w:val="2B06DC06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6021866"/>
    <w:multiLevelType w:val="multilevel"/>
    <w:tmpl w:val="7A1CF28A"/>
    <w:lvl w:ilvl="0">
      <w:start w:val="32"/>
      <w:numFmt w:val="decimal"/>
      <w:lvlText w:val="%1."/>
      <w:lvlJc w:val="left"/>
      <w:pPr>
        <w:ind w:left="600" w:hanging="60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2">
    <w:nsid w:val="66675929"/>
    <w:multiLevelType w:val="multilevel"/>
    <w:tmpl w:val="634A9960"/>
    <w:lvl w:ilvl="0">
      <w:start w:val="26"/>
      <w:numFmt w:val="decimal"/>
      <w:lvlText w:val="%1."/>
      <w:lvlJc w:val="left"/>
      <w:pPr>
        <w:ind w:left="600" w:hanging="60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3">
    <w:nsid w:val="774021C6"/>
    <w:multiLevelType w:val="multilevel"/>
    <w:tmpl w:val="C19AD224"/>
    <w:lvl w:ilvl="0">
      <w:start w:val="29"/>
      <w:numFmt w:val="decimal"/>
      <w:lvlText w:val="%1"/>
      <w:lvlJc w:val="left"/>
      <w:pPr>
        <w:ind w:left="525" w:hanging="52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125" w:hanging="52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cs="Times New Roman"/>
      </w:rPr>
    </w:lvl>
  </w:abstractNum>
  <w:num w:numId="1">
    <w:abstractNumId w:val="1"/>
  </w:num>
  <w:num w:numId="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</w:num>
  <w:num w:numId="6">
    <w:abstractNumId w:val="2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2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2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3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3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7E41"/>
    <w:rsid w:val="000933DC"/>
    <w:rsid w:val="00220C8D"/>
    <w:rsid w:val="0024303B"/>
    <w:rsid w:val="0029330E"/>
    <w:rsid w:val="002B576A"/>
    <w:rsid w:val="002F7A77"/>
    <w:rsid w:val="003472BA"/>
    <w:rsid w:val="00377993"/>
    <w:rsid w:val="003A7A44"/>
    <w:rsid w:val="004F6BEF"/>
    <w:rsid w:val="00506744"/>
    <w:rsid w:val="005E705C"/>
    <w:rsid w:val="006173A9"/>
    <w:rsid w:val="006970E5"/>
    <w:rsid w:val="006A23D8"/>
    <w:rsid w:val="0076181C"/>
    <w:rsid w:val="007856B8"/>
    <w:rsid w:val="00790C9C"/>
    <w:rsid w:val="00800996"/>
    <w:rsid w:val="008C24C9"/>
    <w:rsid w:val="009B02E7"/>
    <w:rsid w:val="00B3796B"/>
    <w:rsid w:val="00B46CAA"/>
    <w:rsid w:val="00B47E41"/>
    <w:rsid w:val="00D31FAC"/>
    <w:rsid w:val="00D35E9D"/>
    <w:rsid w:val="00E257F9"/>
    <w:rsid w:val="00E97BB0"/>
    <w:rsid w:val="00EE688D"/>
    <w:rsid w:val="00F249E4"/>
    <w:rsid w:val="00F91F99"/>
    <w:rsid w:val="00FA1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E4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7E41"/>
    <w:pPr>
      <w:keepNext/>
      <w:tabs>
        <w:tab w:val="left" w:pos="5280"/>
      </w:tabs>
      <w:ind w:left="1440" w:hanging="360"/>
      <w:jc w:val="center"/>
      <w:outlineLvl w:val="1"/>
    </w:pPr>
    <w:rPr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7E41"/>
    <w:pPr>
      <w:keepNext/>
      <w:overflowPunct w:val="0"/>
      <w:autoSpaceDE w:val="0"/>
      <w:spacing w:before="240" w:after="60"/>
      <w:ind w:left="2880" w:hanging="360"/>
      <w:outlineLvl w:val="3"/>
    </w:pPr>
    <w:rPr>
      <w:b/>
      <w:bCs/>
      <w:sz w:val="28"/>
      <w:szCs w:val="28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7E41"/>
    <w:pPr>
      <w:overflowPunct w:val="0"/>
      <w:autoSpaceDE w:val="0"/>
      <w:spacing w:before="240" w:after="60"/>
      <w:ind w:left="3600" w:hanging="360"/>
      <w:outlineLvl w:val="4"/>
    </w:pPr>
    <w:rPr>
      <w:b/>
      <w:bCs/>
      <w:i/>
      <w:iCs/>
      <w:sz w:val="26"/>
      <w:szCs w:val="26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47E41"/>
    <w:rPr>
      <w:rFonts w:ascii="Times New Roman" w:hAnsi="Times New Roman" w:cs="Times New Roman"/>
      <w:sz w:val="28"/>
      <w:szCs w:val="28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47E41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47E41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customStyle="1" w:styleId="ConsPlusNormal">
    <w:name w:val="ConsPlusNormal"/>
    <w:uiPriority w:val="99"/>
    <w:rsid w:val="00B47E41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B47E41"/>
    <w:rPr>
      <w:rFonts w:cs="Times New Roman"/>
      <w:color w:val="0000FF"/>
      <w:u w:val="single"/>
    </w:rPr>
  </w:style>
  <w:style w:type="paragraph" w:customStyle="1" w:styleId="ConsNormal">
    <w:name w:val="ConsNormal"/>
    <w:uiPriority w:val="99"/>
    <w:rsid w:val="00B47E4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B47E4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NoSpacing">
    <w:name w:val="No Spacing"/>
    <w:uiPriority w:val="99"/>
    <w:qFormat/>
    <w:rsid w:val="00B47E41"/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B47E41"/>
    <w:pPr>
      <w:ind w:left="720"/>
    </w:pPr>
    <w:rPr>
      <w:rFonts w:ascii="Arial" w:hAnsi="Arial"/>
    </w:rPr>
  </w:style>
  <w:style w:type="paragraph" w:customStyle="1" w:styleId="a">
    <w:name w:val="Содержимое таблицы"/>
    <w:basedOn w:val="Normal"/>
    <w:uiPriority w:val="99"/>
    <w:rsid w:val="00B47E41"/>
    <w:pPr>
      <w:suppressLineNumbers/>
      <w:suppressAutoHyphens/>
    </w:pPr>
    <w:rPr>
      <w:kern w:val="2"/>
      <w:lang w:eastAsia="ar-SA"/>
    </w:rPr>
  </w:style>
  <w:style w:type="paragraph" w:styleId="BodyText">
    <w:name w:val="Body Text"/>
    <w:basedOn w:val="Normal"/>
    <w:link w:val="BodyTextChar"/>
    <w:uiPriority w:val="99"/>
    <w:semiHidden/>
    <w:rsid w:val="00B47E41"/>
    <w:pPr>
      <w:jc w:val="both"/>
    </w:pPr>
    <w:rPr>
      <w:rFonts w:ascii="Calibri" w:hAnsi="Calibri" w:cs="Calibri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47E41"/>
    <w:rPr>
      <w:rFonts w:ascii="Calibri" w:hAnsi="Calibri" w:cs="Calibri"/>
      <w:sz w:val="28"/>
      <w:szCs w:val="28"/>
      <w:lang w:eastAsia="ru-RU"/>
    </w:rPr>
  </w:style>
  <w:style w:type="paragraph" w:customStyle="1" w:styleId="1">
    <w:name w:val="нум список 1"/>
    <w:basedOn w:val="Normal"/>
    <w:uiPriority w:val="99"/>
    <w:rsid w:val="00B47E41"/>
    <w:pPr>
      <w:tabs>
        <w:tab w:val="left" w:pos="360"/>
      </w:tabs>
      <w:spacing w:before="120" w:after="120"/>
      <w:jc w:val="both"/>
    </w:pPr>
    <w:rPr>
      <w:rFonts w:ascii="Calibri" w:hAnsi="Calibri" w:cs="Calibri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B47E4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47E41"/>
    <w:rPr>
      <w:rFonts w:ascii="Times New Roman" w:hAnsi="Times New Roman" w:cs="Times New Roman"/>
      <w:sz w:val="16"/>
      <w:szCs w:val="16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B47E41"/>
    <w:pPr>
      <w:ind w:left="-567" w:right="-766"/>
      <w:jc w:val="center"/>
    </w:pPr>
    <w:rPr>
      <w:sz w:val="28"/>
      <w:szCs w:val="28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B47E41"/>
    <w:rPr>
      <w:rFonts w:ascii="Times New Roman" w:hAnsi="Times New Roman" w:cs="Times New Roman"/>
      <w:sz w:val="28"/>
      <w:szCs w:val="28"/>
      <w:lang w:eastAsia="ar-SA" w:bidi="ar-SA"/>
    </w:rPr>
  </w:style>
  <w:style w:type="paragraph" w:customStyle="1" w:styleId="a0">
    <w:name w:val="Прижатый влево"/>
    <w:basedOn w:val="Normal"/>
    <w:next w:val="Normal"/>
    <w:uiPriority w:val="99"/>
    <w:rsid w:val="00B47E41"/>
    <w:pPr>
      <w:autoSpaceDE w:val="0"/>
    </w:pPr>
    <w:rPr>
      <w:rFonts w:ascii="Arial" w:hAnsi="Arial" w:cs="Arial"/>
      <w:sz w:val="20"/>
      <w:szCs w:val="20"/>
      <w:lang w:eastAsia="ar-SA"/>
    </w:rPr>
  </w:style>
  <w:style w:type="paragraph" w:customStyle="1" w:styleId="21">
    <w:name w:val="Основной текст 21"/>
    <w:basedOn w:val="Normal"/>
    <w:uiPriority w:val="99"/>
    <w:rsid w:val="00B47E41"/>
    <w:pPr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31">
    <w:name w:val="Основной текст 31"/>
    <w:basedOn w:val="Normal"/>
    <w:uiPriority w:val="99"/>
    <w:rsid w:val="00B47E41"/>
    <w:pPr>
      <w:overflowPunct w:val="0"/>
      <w:autoSpaceDE w:val="0"/>
      <w:spacing w:after="120"/>
    </w:pPr>
    <w:rPr>
      <w:sz w:val="16"/>
      <w:szCs w:val="16"/>
      <w:lang w:eastAsia="ar-SA"/>
    </w:rPr>
  </w:style>
  <w:style w:type="paragraph" w:customStyle="1" w:styleId="10">
    <w:name w:val="Цитата1"/>
    <w:basedOn w:val="Normal"/>
    <w:uiPriority w:val="99"/>
    <w:rsid w:val="00B47E41"/>
    <w:pPr>
      <w:tabs>
        <w:tab w:val="left" w:pos="5164"/>
      </w:tabs>
      <w:ind w:left="-58" w:right="-61"/>
      <w:jc w:val="center"/>
    </w:pPr>
    <w:rPr>
      <w:rFonts w:ascii="Arial" w:hAnsi="Arial" w:cs="Arial"/>
      <w:sz w:val="22"/>
      <w:szCs w:val="22"/>
      <w:lang w:eastAsia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B47E41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47E41"/>
    <w:rPr>
      <w:rFonts w:ascii="Cambria" w:hAnsi="Cambria" w:cs="Times New Roman"/>
      <w:i/>
      <w:iCs/>
      <w:color w:val="4F81BD"/>
      <w:spacing w:val="15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37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suslug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17</Pages>
  <Words>5104</Words>
  <Characters>29097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й</cp:lastModifiedBy>
  <cp:revision>16</cp:revision>
  <dcterms:created xsi:type="dcterms:W3CDTF">2012-05-22T00:54:00Z</dcterms:created>
  <dcterms:modified xsi:type="dcterms:W3CDTF">2012-06-08T06:24:00Z</dcterms:modified>
</cp:coreProperties>
</file>